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BC6" w:rsidRDefault="00BB3BC6" w:rsidP="00BB3BC6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DC778F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แผนปฏิบัติการ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ส่งเสริมคุณธรรมจังหวัดอุบลราชธานี </w:t>
      </w:r>
      <w:r w:rsidRPr="00DC778F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ประจำปีงบประมาณ พ.ศ. 2563</w:t>
      </w:r>
    </w:p>
    <w:p w:rsidR="00DC778F" w:rsidRDefault="00374031" w:rsidP="00DE60C3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37403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กลุ่มสัจจะออมทรัพย์บ้านโนนมะเขือ</w:t>
      </w:r>
    </w:p>
    <w:p w:rsidR="00A20852" w:rsidRPr="00DE60C3" w:rsidRDefault="00A20852" w:rsidP="00DE60C3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bookmarkStart w:id="0" w:name="_GoBack"/>
      <w:bookmarkEnd w:id="0"/>
    </w:p>
    <w:tbl>
      <w:tblPr>
        <w:tblStyle w:val="aa"/>
        <w:tblpPr w:leftFromText="180" w:rightFromText="180" w:vertAnchor="page" w:horzAnchor="margin" w:tblpXSpec="center" w:tblpY="2443"/>
        <w:tblW w:w="15172" w:type="dxa"/>
        <w:tblLook w:val="04A0" w:firstRow="1" w:lastRow="0" w:firstColumn="1" w:lastColumn="0" w:noHBand="0" w:noVBand="1"/>
      </w:tblPr>
      <w:tblGrid>
        <w:gridCol w:w="4077"/>
        <w:gridCol w:w="1560"/>
        <w:gridCol w:w="1327"/>
        <w:gridCol w:w="1791"/>
        <w:gridCol w:w="1739"/>
        <w:gridCol w:w="1327"/>
        <w:gridCol w:w="1327"/>
        <w:gridCol w:w="2024"/>
      </w:tblGrid>
      <w:tr w:rsidR="0095684B" w:rsidRPr="00DE60C3" w:rsidTr="006635E5">
        <w:tc>
          <w:tcPr>
            <w:tcW w:w="4077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โครงการ/กิจกรรม</w:t>
            </w:r>
          </w:p>
        </w:tc>
        <w:tc>
          <w:tcPr>
            <w:tcW w:w="1560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กลุ่มเป้าหมาย</w:t>
            </w:r>
          </w:p>
        </w:tc>
        <w:tc>
          <w:tcPr>
            <w:tcW w:w="1327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ผลผลิต(จำนวน)</w:t>
            </w:r>
          </w:p>
        </w:tc>
        <w:tc>
          <w:tcPr>
            <w:tcW w:w="1791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ตัวชี้วัด</w:t>
            </w:r>
          </w:p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(ผลสำเร็จ)</w:t>
            </w:r>
          </w:p>
        </w:tc>
        <w:tc>
          <w:tcPr>
            <w:tcW w:w="1739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พื้นที่ดำเนินการ</w:t>
            </w:r>
          </w:p>
        </w:tc>
        <w:tc>
          <w:tcPr>
            <w:tcW w:w="1327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ระยะเวลา</w:t>
            </w:r>
          </w:p>
        </w:tc>
        <w:tc>
          <w:tcPr>
            <w:tcW w:w="1327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งบประมาณ</w:t>
            </w:r>
          </w:p>
        </w:tc>
        <w:tc>
          <w:tcPr>
            <w:tcW w:w="2024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หน่วยงานรับผิดชอบ</w:t>
            </w:r>
          </w:p>
        </w:tc>
      </w:tr>
      <w:tr w:rsidR="0095684B" w:rsidRPr="00DE60C3" w:rsidTr="006635E5">
        <w:tc>
          <w:tcPr>
            <w:tcW w:w="4077" w:type="dxa"/>
          </w:tcPr>
          <w:p w:rsidR="00B37D5C" w:rsidRPr="00DE60C3" w:rsidRDefault="00B66CF2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โครงการสานข่ายขยายผลโครงการบทบาทพระสงฆ์กับการสร้างสุขภาวะสังคม</w:t>
            </w:r>
          </w:p>
        </w:tc>
        <w:tc>
          <w:tcPr>
            <w:tcW w:w="1560" w:type="dxa"/>
          </w:tcPr>
          <w:p w:rsidR="0095684B" w:rsidRPr="00B66CF2" w:rsidRDefault="00B66CF2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พระสงฆ์/สมาชิกกลุ่มสัจจะ/ชาวบ้าน</w:t>
            </w:r>
          </w:p>
        </w:tc>
        <w:tc>
          <w:tcPr>
            <w:tcW w:w="1327" w:type="dxa"/>
          </w:tcPr>
          <w:p w:rsidR="0095684B" w:rsidRPr="00B66CF2" w:rsidRDefault="00B66CF2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 คน</w:t>
            </w:r>
          </w:p>
        </w:tc>
        <w:tc>
          <w:tcPr>
            <w:tcW w:w="1791" w:type="dxa"/>
          </w:tcPr>
          <w:p w:rsidR="0095684B" w:rsidRPr="00DE60C3" w:rsidRDefault="00B66CF2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ผู้เข้าร่วมเกิดความพึงพอใจพร้อมนำประขยายผลในพื้นที่</w:t>
            </w:r>
          </w:p>
        </w:tc>
        <w:tc>
          <w:tcPr>
            <w:tcW w:w="1739" w:type="dxa"/>
          </w:tcPr>
          <w:p w:rsidR="0095684B" w:rsidRPr="00B66CF2" w:rsidRDefault="001A0FCC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วัดบ้านโนนมะเขือ</w:t>
            </w:r>
          </w:p>
        </w:tc>
        <w:tc>
          <w:tcPr>
            <w:tcW w:w="1327" w:type="dxa"/>
          </w:tcPr>
          <w:p w:rsidR="0095684B" w:rsidRPr="00DE60C3" w:rsidRDefault="001A0FCC" w:rsidP="0095684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พ.ย.62</w:t>
            </w:r>
          </w:p>
        </w:tc>
        <w:tc>
          <w:tcPr>
            <w:tcW w:w="1327" w:type="dxa"/>
          </w:tcPr>
          <w:p w:rsidR="0095684B" w:rsidRPr="00DE60C3" w:rsidRDefault="00CE7506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50,000</w:t>
            </w:r>
          </w:p>
        </w:tc>
        <w:tc>
          <w:tcPr>
            <w:tcW w:w="2024" w:type="dxa"/>
          </w:tcPr>
          <w:p w:rsidR="0095684B" w:rsidRPr="00DE60C3" w:rsidRDefault="001A0FCC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ความร่วมมือของ บวร(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สสส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.)/วัดบ้านโนนมะเขือ</w:t>
            </w:r>
          </w:p>
        </w:tc>
      </w:tr>
      <w:tr w:rsidR="006635E5" w:rsidRPr="00DE60C3" w:rsidTr="006635E5">
        <w:tc>
          <w:tcPr>
            <w:tcW w:w="4077" w:type="dxa"/>
          </w:tcPr>
          <w:p w:rsidR="006635E5" w:rsidRPr="00010C98" w:rsidRDefault="006635E5" w:rsidP="00CE75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Pr="00010C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อบรมคุณธรรม จริยธรรม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เยาวชนในพื้นที่</w:t>
            </w:r>
          </w:p>
          <w:p w:rsidR="006635E5" w:rsidRPr="00DE60C3" w:rsidRDefault="006635E5" w:rsidP="00CE75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6635E5" w:rsidRPr="00DE60C3" w:rsidRDefault="006635E5" w:rsidP="00CE75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10C98">
              <w:rPr>
                <w:rFonts w:ascii="TH SarabunPSK" w:hAnsi="TH SarabunPSK" w:cs="TH SarabunPSK"/>
                <w:sz w:val="32"/>
                <w:szCs w:val="32"/>
                <w:cs/>
              </w:rPr>
              <w:t>เด็ก เยาวชน นิสิต นักศึกษา ข้าราชการ และประชาชนทั่วไป</w:t>
            </w:r>
          </w:p>
        </w:tc>
        <w:tc>
          <w:tcPr>
            <w:tcW w:w="1327" w:type="dxa"/>
          </w:tcPr>
          <w:p w:rsidR="006635E5" w:rsidRPr="00DE60C3" w:rsidRDefault="006635E5" w:rsidP="00CE75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791" w:type="dxa"/>
          </w:tcPr>
          <w:p w:rsidR="006635E5" w:rsidRPr="00DE60C3" w:rsidRDefault="006635E5" w:rsidP="00CE750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ผู้เข้าร่วมเกิดความพึงพอใจพร้อมนำประขยายผลในพื้นที่</w:t>
            </w:r>
          </w:p>
        </w:tc>
        <w:tc>
          <w:tcPr>
            <w:tcW w:w="1739" w:type="dxa"/>
          </w:tcPr>
          <w:p w:rsidR="006635E5" w:rsidRPr="00DE60C3" w:rsidRDefault="006635E5" w:rsidP="00CE750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ตำบลกาบิน</w:t>
            </w:r>
          </w:p>
        </w:tc>
        <w:tc>
          <w:tcPr>
            <w:tcW w:w="1327" w:type="dxa"/>
          </w:tcPr>
          <w:p w:rsidR="006635E5" w:rsidRPr="00DE60C3" w:rsidRDefault="006635E5" w:rsidP="00CE75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ม.ค.-ก.ค.63</w:t>
            </w:r>
          </w:p>
        </w:tc>
        <w:tc>
          <w:tcPr>
            <w:tcW w:w="1327" w:type="dxa"/>
          </w:tcPr>
          <w:p w:rsidR="006635E5" w:rsidRPr="00DE60C3" w:rsidRDefault="006635E5" w:rsidP="00CE750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2024" w:type="dxa"/>
          </w:tcPr>
          <w:p w:rsidR="006635E5" w:rsidRDefault="006635E5">
            <w:r w:rsidRPr="00094999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กลุ่มสัจจะออมทรัพย์บ้านโนนมะเขือ</w:t>
            </w:r>
            <w:r w:rsidRPr="00094999">
              <w:t>/</w:t>
            </w:r>
            <w:proofErr w:type="spellStart"/>
            <w:r w:rsidRPr="00094999">
              <w:rPr>
                <w:rFonts w:ascii="TH SarabunPSK" w:hAnsi="TH SarabunPSK" w:cs="TH SarabunPSK"/>
                <w:sz w:val="32"/>
                <w:szCs w:val="32"/>
                <w:cs/>
              </w:rPr>
              <w:t>อบต</w:t>
            </w:r>
            <w:proofErr w:type="spellEnd"/>
            <w:r w:rsidRPr="00094999">
              <w:rPr>
                <w:rFonts w:ascii="TH SarabunPSK" w:hAnsi="TH SarabunPSK" w:cs="TH SarabunPSK"/>
                <w:sz w:val="32"/>
                <w:szCs w:val="32"/>
                <w:cs/>
              </w:rPr>
              <w:t>.กาบิน</w:t>
            </w:r>
          </w:p>
        </w:tc>
      </w:tr>
      <w:tr w:rsidR="006635E5" w:rsidRPr="00DE60C3" w:rsidTr="006635E5">
        <w:tc>
          <w:tcPr>
            <w:tcW w:w="4077" w:type="dxa"/>
          </w:tcPr>
          <w:p w:rsidR="006635E5" w:rsidRDefault="006635E5" w:rsidP="00CE75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</w:t>
            </w:r>
            <w:r w:rsidRPr="00010C98">
              <w:rPr>
                <w:rFonts w:ascii="TH SarabunPSK" w:hAnsi="TH SarabunPSK" w:cs="TH SarabunPSK"/>
                <w:sz w:val="32"/>
                <w:szCs w:val="32"/>
                <w:cs/>
              </w:rPr>
              <w:t>การสงเคราะห์และบำบัดฟื้นฟูผู้จิตใจติดสุรา ยาเสพติด ตำบลต้นแบบปลอดเหล้า ประเพณีปลอดเหล้า</w:t>
            </w:r>
          </w:p>
        </w:tc>
        <w:tc>
          <w:tcPr>
            <w:tcW w:w="1560" w:type="dxa"/>
          </w:tcPr>
          <w:p w:rsidR="006635E5" w:rsidRPr="00010C98" w:rsidRDefault="006635E5" w:rsidP="00CE75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</w:t>
            </w:r>
          </w:p>
        </w:tc>
        <w:tc>
          <w:tcPr>
            <w:tcW w:w="1327" w:type="dxa"/>
          </w:tcPr>
          <w:p w:rsidR="006635E5" w:rsidRPr="00DE60C3" w:rsidRDefault="006635E5" w:rsidP="00CE750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 คน</w:t>
            </w:r>
          </w:p>
        </w:tc>
        <w:tc>
          <w:tcPr>
            <w:tcW w:w="1791" w:type="dxa"/>
          </w:tcPr>
          <w:p w:rsidR="006635E5" w:rsidRDefault="006635E5" w:rsidP="00CE750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ผู้เข้าร่วมเกิดความพึงพอใจพร้อมนำประขยายผลในพื้นที่</w:t>
            </w:r>
          </w:p>
          <w:p w:rsidR="006635E5" w:rsidRPr="00DE60C3" w:rsidRDefault="006635E5" w:rsidP="00CE750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39" w:type="dxa"/>
          </w:tcPr>
          <w:p w:rsidR="006635E5" w:rsidRPr="00DE60C3" w:rsidRDefault="006635E5" w:rsidP="00CE750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ตำบลกาบิน</w:t>
            </w:r>
          </w:p>
        </w:tc>
        <w:tc>
          <w:tcPr>
            <w:tcW w:w="1327" w:type="dxa"/>
          </w:tcPr>
          <w:p w:rsidR="006635E5" w:rsidRPr="00DE60C3" w:rsidRDefault="006635E5" w:rsidP="00CE75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ต.ค.62-ก.ย.63</w:t>
            </w:r>
          </w:p>
        </w:tc>
        <w:tc>
          <w:tcPr>
            <w:tcW w:w="1327" w:type="dxa"/>
          </w:tcPr>
          <w:p w:rsidR="006635E5" w:rsidRPr="00DE60C3" w:rsidRDefault="006635E5" w:rsidP="00CE750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2024" w:type="dxa"/>
          </w:tcPr>
          <w:p w:rsidR="006635E5" w:rsidRDefault="006635E5">
            <w:r w:rsidRPr="00094999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กลุ่มสัจจะออมทรัพย์บ้านโนนมะเขือ</w:t>
            </w:r>
            <w:r w:rsidRPr="00094999">
              <w:t>/</w:t>
            </w:r>
            <w:proofErr w:type="spellStart"/>
            <w:r w:rsidRPr="00094999">
              <w:rPr>
                <w:rFonts w:ascii="TH SarabunPSK" w:hAnsi="TH SarabunPSK" w:cs="TH SarabunPSK"/>
                <w:sz w:val="32"/>
                <w:szCs w:val="32"/>
                <w:cs/>
              </w:rPr>
              <w:t>อบต</w:t>
            </w:r>
            <w:proofErr w:type="spellEnd"/>
            <w:r w:rsidRPr="00094999">
              <w:rPr>
                <w:rFonts w:ascii="TH SarabunPSK" w:hAnsi="TH SarabunPSK" w:cs="TH SarabunPSK"/>
                <w:sz w:val="32"/>
                <w:szCs w:val="32"/>
                <w:cs/>
              </w:rPr>
              <w:t>.กาบิน</w:t>
            </w:r>
          </w:p>
        </w:tc>
      </w:tr>
      <w:tr w:rsidR="006635E5" w:rsidRPr="00DE60C3" w:rsidTr="006635E5">
        <w:tc>
          <w:tcPr>
            <w:tcW w:w="4077" w:type="dxa"/>
          </w:tcPr>
          <w:p w:rsidR="006635E5" w:rsidRPr="00DE60C3" w:rsidRDefault="006635E5" w:rsidP="006635E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1560" w:type="dxa"/>
          </w:tcPr>
          <w:p w:rsidR="006635E5" w:rsidRPr="00DE60C3" w:rsidRDefault="006635E5" w:rsidP="006635E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กลุ่มเป้าหมาย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ผลผลิต(จำนวน)</w:t>
            </w:r>
          </w:p>
        </w:tc>
        <w:tc>
          <w:tcPr>
            <w:tcW w:w="1791" w:type="dxa"/>
          </w:tcPr>
          <w:p w:rsidR="006635E5" w:rsidRPr="00DE60C3" w:rsidRDefault="006635E5" w:rsidP="006635E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ตัวชี้วัด</w:t>
            </w:r>
          </w:p>
          <w:p w:rsidR="006635E5" w:rsidRPr="00DE60C3" w:rsidRDefault="006635E5" w:rsidP="006635E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(ผลสำเร็จ)</w:t>
            </w:r>
          </w:p>
        </w:tc>
        <w:tc>
          <w:tcPr>
            <w:tcW w:w="1739" w:type="dxa"/>
          </w:tcPr>
          <w:p w:rsidR="006635E5" w:rsidRPr="00DE60C3" w:rsidRDefault="006635E5" w:rsidP="006635E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พื้นที่ดำเนินการ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ระยะเวลา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งบประมาณ</w:t>
            </w:r>
          </w:p>
        </w:tc>
        <w:tc>
          <w:tcPr>
            <w:tcW w:w="2024" w:type="dxa"/>
          </w:tcPr>
          <w:p w:rsidR="006635E5" w:rsidRPr="00DE60C3" w:rsidRDefault="006635E5" w:rsidP="006635E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หน่วยงานรับผิดชอบ</w:t>
            </w:r>
          </w:p>
        </w:tc>
      </w:tr>
      <w:tr w:rsidR="006635E5" w:rsidRPr="00DE60C3" w:rsidTr="006635E5">
        <w:tc>
          <w:tcPr>
            <w:tcW w:w="4077" w:type="dxa"/>
          </w:tcPr>
          <w:p w:rsidR="006635E5" w:rsidRDefault="006635E5" w:rsidP="006635E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Pr="00010C98">
              <w:rPr>
                <w:rFonts w:ascii="TH SarabunPSK" w:hAnsi="TH SarabunPSK" w:cs="TH SarabunPSK"/>
                <w:sz w:val="32"/>
                <w:szCs w:val="32"/>
                <w:cs/>
              </w:rPr>
              <w:t>พัฒนาผู้สูงวัยให้แก่อย่างมีคุณค่า ชราอย่างมีคุณภาพ</w:t>
            </w:r>
          </w:p>
        </w:tc>
        <w:tc>
          <w:tcPr>
            <w:tcW w:w="1560" w:type="dxa"/>
          </w:tcPr>
          <w:p w:rsidR="006635E5" w:rsidRPr="00010C98" w:rsidRDefault="006635E5" w:rsidP="006635E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ประชาชน/ผู้สูงอายุ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 คน</w:t>
            </w:r>
          </w:p>
        </w:tc>
        <w:tc>
          <w:tcPr>
            <w:tcW w:w="1791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ผู้เข้าร่วมเกิดความพึงพอใจพร้อมนำประขยายผลในพื้นที่</w:t>
            </w:r>
          </w:p>
        </w:tc>
        <w:tc>
          <w:tcPr>
            <w:tcW w:w="1739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ตำบลกาบิน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ต.ค.62-ก.ย.63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2024" w:type="dxa"/>
          </w:tcPr>
          <w:p w:rsidR="006635E5" w:rsidRPr="006635E5" w:rsidRDefault="006635E5" w:rsidP="006635E5">
            <w:pPr>
              <w:rPr>
                <w:cs/>
              </w:rPr>
            </w:pPr>
            <w:r w:rsidRPr="0096465B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กลุ่มสัจจะออมทรัพย์บ้านโนนมะเขือ</w:t>
            </w:r>
            <w:r>
              <w:t>/</w:t>
            </w:r>
            <w:proofErr w:type="spellStart"/>
            <w:r w:rsidRPr="006635E5">
              <w:rPr>
                <w:rFonts w:ascii="TH SarabunPSK" w:hAnsi="TH SarabunPSK" w:cs="TH SarabunPSK"/>
                <w:sz w:val="32"/>
                <w:szCs w:val="32"/>
                <w:cs/>
              </w:rPr>
              <w:t>อบต</w:t>
            </w:r>
            <w:proofErr w:type="spellEnd"/>
            <w:r w:rsidRPr="006635E5">
              <w:rPr>
                <w:rFonts w:ascii="TH SarabunPSK" w:hAnsi="TH SarabunPSK" w:cs="TH SarabunPSK"/>
                <w:sz w:val="32"/>
                <w:szCs w:val="32"/>
                <w:cs/>
              </w:rPr>
              <w:t>.กาบิน</w:t>
            </w:r>
          </w:p>
        </w:tc>
      </w:tr>
      <w:tr w:rsidR="006635E5" w:rsidRPr="00DE60C3" w:rsidTr="006635E5">
        <w:tc>
          <w:tcPr>
            <w:tcW w:w="4077" w:type="dxa"/>
          </w:tcPr>
          <w:p w:rsidR="006635E5" w:rsidRDefault="006635E5" w:rsidP="006635E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Pr="00010C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บำบัดฟื้นฟูจิตใจผู้ติดสุรา ยาเสพติด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ในพื้นที่</w:t>
            </w:r>
          </w:p>
        </w:tc>
        <w:tc>
          <w:tcPr>
            <w:tcW w:w="1560" w:type="dxa"/>
          </w:tcPr>
          <w:p w:rsidR="006635E5" w:rsidRDefault="006635E5" w:rsidP="006635E5">
            <w:r w:rsidRPr="007A6BF2"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 คน</w:t>
            </w:r>
          </w:p>
        </w:tc>
        <w:tc>
          <w:tcPr>
            <w:tcW w:w="1791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ผู้เข้าร่วมเกิดความพึงพอใจพร้อมนำประขยายผลในพื้นที่</w:t>
            </w:r>
          </w:p>
        </w:tc>
        <w:tc>
          <w:tcPr>
            <w:tcW w:w="1739" w:type="dxa"/>
          </w:tcPr>
          <w:p w:rsidR="006635E5" w:rsidRDefault="006635E5" w:rsidP="006635E5">
            <w:r w:rsidRPr="00696582"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ตำบลกาบิน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ต.ค.62-ก.ย.63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4" w:type="dxa"/>
          </w:tcPr>
          <w:p w:rsidR="006635E5" w:rsidRDefault="006635E5" w:rsidP="006635E5">
            <w:r w:rsidRPr="00755F1C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กลุ่มสัจจะออมทรัพย์บ้านโนนมะเขือ</w:t>
            </w:r>
            <w:r w:rsidRPr="00755F1C">
              <w:t>/</w:t>
            </w:r>
            <w:proofErr w:type="spellStart"/>
            <w:r w:rsidRPr="00755F1C">
              <w:rPr>
                <w:rFonts w:ascii="TH SarabunPSK" w:hAnsi="TH SarabunPSK" w:cs="TH SarabunPSK"/>
                <w:sz w:val="32"/>
                <w:szCs w:val="32"/>
                <w:cs/>
              </w:rPr>
              <w:t>อบต</w:t>
            </w:r>
            <w:proofErr w:type="spellEnd"/>
            <w:r w:rsidRPr="00755F1C">
              <w:rPr>
                <w:rFonts w:ascii="TH SarabunPSK" w:hAnsi="TH SarabunPSK" w:cs="TH SarabunPSK"/>
                <w:sz w:val="32"/>
                <w:szCs w:val="32"/>
                <w:cs/>
              </w:rPr>
              <w:t>.กาบิน</w:t>
            </w:r>
          </w:p>
        </w:tc>
      </w:tr>
      <w:tr w:rsidR="006635E5" w:rsidRPr="00DE60C3" w:rsidTr="006635E5">
        <w:tc>
          <w:tcPr>
            <w:tcW w:w="4077" w:type="dxa"/>
          </w:tcPr>
          <w:p w:rsidR="006635E5" w:rsidRDefault="006635E5" w:rsidP="006635E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0C98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โครงการรณรงค์งดเหล้าเข้าพรรษา</w:t>
            </w:r>
            <w:r w:rsidRPr="00010C98">
              <w:rPr>
                <w:rFonts w:ascii="TH SarabunPSK" w:hAnsi="TH SarabunPSK" w:cs="TH SarabunPSK"/>
                <w:sz w:val="32"/>
                <w:szCs w:val="32"/>
              </w:rPr>
              <w:t xml:space="preserve">  </w:t>
            </w:r>
          </w:p>
        </w:tc>
        <w:tc>
          <w:tcPr>
            <w:tcW w:w="1560" w:type="dxa"/>
          </w:tcPr>
          <w:p w:rsidR="006635E5" w:rsidRDefault="006635E5" w:rsidP="006635E5">
            <w:r w:rsidRPr="007A6BF2"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200 คน</w:t>
            </w:r>
          </w:p>
        </w:tc>
        <w:tc>
          <w:tcPr>
            <w:tcW w:w="1791" w:type="dxa"/>
          </w:tcPr>
          <w:p w:rsidR="006635E5" w:rsidRDefault="006635E5" w:rsidP="006635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ผู้เข้าร่วมเกิดความพึงพอใจพร้อมนำประขยายผลในพื้นที่</w:t>
            </w:r>
          </w:p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39" w:type="dxa"/>
          </w:tcPr>
          <w:p w:rsidR="006635E5" w:rsidRDefault="006635E5" w:rsidP="006635E5">
            <w:r w:rsidRPr="00696582"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ตำบลกาบิน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ก.ค.-ต.ค.63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4" w:type="dxa"/>
          </w:tcPr>
          <w:p w:rsidR="006635E5" w:rsidRDefault="006635E5" w:rsidP="006635E5">
            <w:r w:rsidRPr="00755F1C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กลุ่มสัจจะออมทรัพย์บ้านโนนมะเขือ</w:t>
            </w:r>
            <w:r w:rsidRPr="00755F1C">
              <w:t>/</w:t>
            </w:r>
            <w:proofErr w:type="spellStart"/>
            <w:r w:rsidRPr="00755F1C">
              <w:rPr>
                <w:rFonts w:ascii="TH SarabunPSK" w:hAnsi="TH SarabunPSK" w:cs="TH SarabunPSK"/>
                <w:sz w:val="32"/>
                <w:szCs w:val="32"/>
                <w:cs/>
              </w:rPr>
              <w:t>อบต</w:t>
            </w:r>
            <w:proofErr w:type="spellEnd"/>
            <w:r w:rsidRPr="00755F1C">
              <w:rPr>
                <w:rFonts w:ascii="TH SarabunPSK" w:hAnsi="TH SarabunPSK" w:cs="TH SarabunPSK"/>
                <w:sz w:val="32"/>
                <w:szCs w:val="32"/>
                <w:cs/>
              </w:rPr>
              <w:t>.กาบิน</w:t>
            </w:r>
          </w:p>
        </w:tc>
      </w:tr>
      <w:tr w:rsidR="006635E5" w:rsidRPr="00DE60C3" w:rsidTr="006635E5">
        <w:tc>
          <w:tcPr>
            <w:tcW w:w="4077" w:type="dxa"/>
          </w:tcPr>
          <w:p w:rsidR="006635E5" w:rsidRPr="00DE60C3" w:rsidRDefault="006635E5" w:rsidP="006635E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1560" w:type="dxa"/>
          </w:tcPr>
          <w:p w:rsidR="006635E5" w:rsidRPr="00DE60C3" w:rsidRDefault="006635E5" w:rsidP="006635E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กลุ่มเป้าหมาย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ผลผลิต(จำนวน)</w:t>
            </w:r>
          </w:p>
        </w:tc>
        <w:tc>
          <w:tcPr>
            <w:tcW w:w="1791" w:type="dxa"/>
          </w:tcPr>
          <w:p w:rsidR="006635E5" w:rsidRPr="00DE60C3" w:rsidRDefault="006635E5" w:rsidP="006635E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ตัวชี้วัด</w:t>
            </w:r>
          </w:p>
          <w:p w:rsidR="006635E5" w:rsidRPr="00DE60C3" w:rsidRDefault="006635E5" w:rsidP="006635E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(ผลสำเร็จ)</w:t>
            </w:r>
          </w:p>
        </w:tc>
        <w:tc>
          <w:tcPr>
            <w:tcW w:w="1739" w:type="dxa"/>
          </w:tcPr>
          <w:p w:rsidR="006635E5" w:rsidRPr="00DE60C3" w:rsidRDefault="006635E5" w:rsidP="006635E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พื้นที่ดำเนินการ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ระยะเวลา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งบประมาณ</w:t>
            </w:r>
          </w:p>
        </w:tc>
        <w:tc>
          <w:tcPr>
            <w:tcW w:w="2024" w:type="dxa"/>
          </w:tcPr>
          <w:p w:rsidR="006635E5" w:rsidRPr="00DE60C3" w:rsidRDefault="006635E5" w:rsidP="006635E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หน่วยงานรับผิดชอบ</w:t>
            </w:r>
          </w:p>
        </w:tc>
      </w:tr>
      <w:tr w:rsidR="006635E5" w:rsidRPr="00DE60C3" w:rsidTr="006635E5">
        <w:tc>
          <w:tcPr>
            <w:tcW w:w="4077" w:type="dxa"/>
          </w:tcPr>
          <w:p w:rsidR="006635E5" w:rsidRPr="00010C98" w:rsidRDefault="006635E5" w:rsidP="006635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โครงการสวดมนต์ปฏิบัติธรรม</w:t>
            </w:r>
            <w:r w:rsidRPr="00010C98">
              <w:rPr>
                <w:rFonts w:ascii="TH SarabunPSK" w:hAnsi="TH SarabunPSK" w:cs="TH SarabunPSK"/>
                <w:sz w:val="32"/>
                <w:szCs w:val="32"/>
                <w:cs/>
              </w:rPr>
              <w:t>ทุกวันพระ</w:t>
            </w:r>
            <w:r w:rsidRPr="00010C98">
              <w:rPr>
                <w:rFonts w:ascii="TH SarabunPSK" w:hAnsi="TH SarabunPSK" w:cs="TH SarabunPSK"/>
                <w:sz w:val="32"/>
                <w:szCs w:val="32"/>
              </w:rPr>
              <w:t xml:space="preserve">  </w:t>
            </w:r>
          </w:p>
          <w:p w:rsidR="006635E5" w:rsidRDefault="006635E5" w:rsidP="006635E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6635E5" w:rsidRDefault="006635E5" w:rsidP="006635E5">
            <w:r w:rsidRPr="007A6BF2"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 คน</w:t>
            </w:r>
          </w:p>
        </w:tc>
        <w:tc>
          <w:tcPr>
            <w:tcW w:w="1791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ผู้เข้าร่วมเกิดความพึงพอใจพร้อมนำประขยายผลในพื้นที่</w:t>
            </w:r>
          </w:p>
        </w:tc>
        <w:tc>
          <w:tcPr>
            <w:tcW w:w="1739" w:type="dxa"/>
          </w:tcPr>
          <w:p w:rsidR="006635E5" w:rsidRDefault="006635E5" w:rsidP="006635E5">
            <w:r w:rsidRPr="00696582"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ตำบลกาบิน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ต.ค.62-ก.ย.63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4" w:type="dxa"/>
          </w:tcPr>
          <w:p w:rsidR="006635E5" w:rsidRPr="006635E5" w:rsidRDefault="006635E5" w:rsidP="006635E5">
            <w:pPr>
              <w:rPr>
                <w:cs/>
              </w:rPr>
            </w:pPr>
            <w:r w:rsidRPr="0096465B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กลุ่มสัจจะออมทรัพย์บ้านโนนมะเขือ</w:t>
            </w:r>
            <w:r>
              <w:t>/</w:t>
            </w:r>
            <w:r w:rsidRPr="006635E5">
              <w:rPr>
                <w:rFonts w:ascii="TH SarabunPSK" w:hAnsi="TH SarabunPSK" w:cs="TH SarabunPSK"/>
                <w:sz w:val="32"/>
                <w:szCs w:val="32"/>
                <w:cs/>
              </w:rPr>
              <w:t>วัดบ้านโนนมะเขือ</w:t>
            </w:r>
          </w:p>
        </w:tc>
      </w:tr>
      <w:tr w:rsidR="006635E5" w:rsidRPr="00DE60C3" w:rsidTr="006635E5">
        <w:tc>
          <w:tcPr>
            <w:tcW w:w="4077" w:type="dxa"/>
          </w:tcPr>
          <w:p w:rsidR="006635E5" w:rsidRDefault="006635E5" w:rsidP="006635E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0C98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โครงการอบรมเยาวชนภาคฤดูร้อน</w:t>
            </w:r>
            <w:r w:rsidRPr="00010C98">
              <w:rPr>
                <w:rFonts w:ascii="TH SarabunPSK" w:hAnsi="TH SarabunPSK" w:cs="TH SarabunPSK"/>
                <w:sz w:val="32"/>
                <w:szCs w:val="32"/>
              </w:rPr>
              <w:t xml:space="preserve">  </w:t>
            </w:r>
          </w:p>
        </w:tc>
        <w:tc>
          <w:tcPr>
            <w:tcW w:w="1560" w:type="dxa"/>
          </w:tcPr>
          <w:p w:rsidR="006635E5" w:rsidRPr="00010C98" w:rsidRDefault="006635E5" w:rsidP="006635E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 คน</w:t>
            </w:r>
          </w:p>
        </w:tc>
        <w:tc>
          <w:tcPr>
            <w:tcW w:w="1791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ผู้เข้าร่วมเกิดความพึงพอใจพร้อมนำประขยายผลในพื้นที่</w:t>
            </w:r>
          </w:p>
        </w:tc>
        <w:tc>
          <w:tcPr>
            <w:tcW w:w="1739" w:type="dxa"/>
          </w:tcPr>
          <w:p w:rsidR="006635E5" w:rsidRDefault="006635E5" w:rsidP="006635E5">
            <w:r w:rsidRPr="00696582"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ตำบลกาบิน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มี.ค.-พ.ค.63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4" w:type="dxa"/>
          </w:tcPr>
          <w:p w:rsidR="006635E5" w:rsidRPr="006635E5" w:rsidRDefault="006635E5" w:rsidP="006635E5">
            <w:pPr>
              <w:rPr>
                <w:cs/>
              </w:rPr>
            </w:pPr>
            <w:r w:rsidRPr="0096465B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กลุ่มสัจจะออมทรัพย์บ้านโนนมะเขือ</w:t>
            </w:r>
            <w:r>
              <w:t>/</w:t>
            </w:r>
            <w:r w:rsidRPr="006635E5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โรงเรียนบ้านกาบิน</w:t>
            </w:r>
          </w:p>
        </w:tc>
      </w:tr>
      <w:tr w:rsidR="006635E5" w:rsidRPr="00DE60C3" w:rsidTr="006635E5">
        <w:tc>
          <w:tcPr>
            <w:tcW w:w="4077" w:type="dxa"/>
          </w:tcPr>
          <w:p w:rsidR="006635E5" w:rsidRDefault="006635E5" w:rsidP="006635E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0C98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โครงการสร้างความปรองดองสมานฉันท์โดยใช้หลักธรรมทางพระพุทธศาสนา</w:t>
            </w:r>
            <w:r w:rsidRPr="00010C98">
              <w:rPr>
                <w:rFonts w:ascii="TH SarabunPSK" w:hAnsi="TH SarabunPSK" w:cs="TH SarabunPSK"/>
                <w:sz w:val="32"/>
                <w:szCs w:val="32"/>
              </w:rPr>
              <w:t xml:space="preserve">  </w:t>
            </w:r>
            <w:r w:rsidRPr="00010C98">
              <w:rPr>
                <w:rFonts w:ascii="TH SarabunPSK" w:hAnsi="TH SarabunPSK" w:cs="TH SarabunPSK"/>
                <w:sz w:val="32"/>
                <w:szCs w:val="32"/>
                <w:cs/>
              </w:rPr>
              <w:t>หมู่บ้านรักษาศีลห้า</w:t>
            </w:r>
            <w:r w:rsidRPr="00010C98">
              <w:rPr>
                <w:rFonts w:ascii="TH SarabunPSK" w:hAnsi="TH SarabunPSK" w:cs="TH SarabunPSK"/>
                <w:sz w:val="32"/>
                <w:szCs w:val="32"/>
              </w:rPr>
              <w:t xml:space="preserve">  </w:t>
            </w:r>
            <w:r w:rsidRPr="00010C98">
              <w:rPr>
                <w:rFonts w:ascii="TH SarabunPSK" w:hAnsi="TH SarabunPSK" w:cs="TH SarabunPSK"/>
                <w:sz w:val="32"/>
                <w:szCs w:val="32"/>
                <w:cs/>
              </w:rPr>
              <w:t>เพื่อถวายเป็นพระราชกุศลแด่ พระบาทสมเด็จพระเจ้าอยู่หัว และ สมเด็จพระนางเจ้าสิริกิติ์พระบรมราชินีนาถ</w:t>
            </w:r>
          </w:p>
        </w:tc>
        <w:tc>
          <w:tcPr>
            <w:tcW w:w="1560" w:type="dxa"/>
          </w:tcPr>
          <w:p w:rsidR="006635E5" w:rsidRPr="00010C98" w:rsidRDefault="006635E5" w:rsidP="006635E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 คน</w:t>
            </w:r>
          </w:p>
        </w:tc>
        <w:tc>
          <w:tcPr>
            <w:tcW w:w="1791" w:type="dxa"/>
          </w:tcPr>
          <w:p w:rsidR="006635E5" w:rsidRDefault="006635E5" w:rsidP="006635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ผู้เข้าร่วมเกิดความพึงพอใจพร้อมนำประขยายผลในพื้นที่</w:t>
            </w:r>
          </w:p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39" w:type="dxa"/>
          </w:tcPr>
          <w:p w:rsidR="006635E5" w:rsidRDefault="006635E5" w:rsidP="006635E5">
            <w:r w:rsidRPr="00696582"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ตำบลกาบิน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ทุกวันที่ 28 ของเดือน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4" w:type="dxa"/>
          </w:tcPr>
          <w:p w:rsidR="006635E5" w:rsidRPr="006635E5" w:rsidRDefault="006635E5" w:rsidP="006635E5">
            <w:pPr>
              <w:rPr>
                <w:rFonts w:ascii="TH SarabunPSK" w:hAnsi="TH SarabunPSK" w:cs="TH SarabunPSK"/>
                <w:sz w:val="32"/>
                <w:szCs w:val="36"/>
                <w:cs/>
              </w:rPr>
            </w:pPr>
            <w:r w:rsidRPr="0096465B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กลุ่มสัจจะออมทรัพย์บ้านโนนมะเขือ</w:t>
            </w:r>
            <w:r>
              <w:t>/</w:t>
            </w:r>
            <w:r w:rsidRPr="006635E5">
              <w:rPr>
                <w:rFonts w:ascii="TH SarabunPSK" w:hAnsi="TH SarabunPSK" w:cs="TH SarabunPSK" w:hint="cs"/>
                <w:sz w:val="28"/>
                <w:szCs w:val="32"/>
                <w:cs/>
              </w:rPr>
              <w:t>วัดบ้านโนนมะเขือ</w:t>
            </w:r>
          </w:p>
        </w:tc>
      </w:tr>
      <w:tr w:rsidR="006635E5" w:rsidRPr="00DE60C3" w:rsidTr="006635E5">
        <w:tc>
          <w:tcPr>
            <w:tcW w:w="4077" w:type="dxa"/>
          </w:tcPr>
          <w:p w:rsidR="006635E5" w:rsidRPr="00DE60C3" w:rsidRDefault="006635E5" w:rsidP="006635E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1560" w:type="dxa"/>
          </w:tcPr>
          <w:p w:rsidR="006635E5" w:rsidRPr="00DE60C3" w:rsidRDefault="006635E5" w:rsidP="006635E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กลุ่มเป้าหมาย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ผลผลิต(จำนวน)</w:t>
            </w:r>
          </w:p>
        </w:tc>
        <w:tc>
          <w:tcPr>
            <w:tcW w:w="1791" w:type="dxa"/>
          </w:tcPr>
          <w:p w:rsidR="006635E5" w:rsidRPr="00DE60C3" w:rsidRDefault="006635E5" w:rsidP="006635E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ตัวชี้วัด</w:t>
            </w:r>
          </w:p>
          <w:p w:rsidR="006635E5" w:rsidRPr="00DE60C3" w:rsidRDefault="006635E5" w:rsidP="006635E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(ผลสำเร็จ)</w:t>
            </w:r>
          </w:p>
        </w:tc>
        <w:tc>
          <w:tcPr>
            <w:tcW w:w="1739" w:type="dxa"/>
          </w:tcPr>
          <w:p w:rsidR="006635E5" w:rsidRPr="00DE60C3" w:rsidRDefault="006635E5" w:rsidP="006635E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พื้นที่ดำเนินการ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ระยะเวลา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งบประมาณ</w:t>
            </w:r>
          </w:p>
        </w:tc>
        <w:tc>
          <w:tcPr>
            <w:tcW w:w="2024" w:type="dxa"/>
          </w:tcPr>
          <w:p w:rsidR="006635E5" w:rsidRPr="00DE60C3" w:rsidRDefault="006635E5" w:rsidP="006635E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หน่วยงานรับผิดชอบ</w:t>
            </w:r>
          </w:p>
        </w:tc>
      </w:tr>
      <w:tr w:rsidR="006635E5" w:rsidRPr="00DE60C3" w:rsidTr="006635E5">
        <w:tc>
          <w:tcPr>
            <w:tcW w:w="4077" w:type="dxa"/>
          </w:tcPr>
          <w:p w:rsidR="006635E5" w:rsidRDefault="006635E5" w:rsidP="006635E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โครงการจัดตั้ง</w:t>
            </w:r>
            <w:r w:rsidRPr="00010C98">
              <w:rPr>
                <w:rFonts w:ascii="TH SarabunPSK" w:hAnsi="TH SarabunPSK" w:cs="TH SarabunPSK"/>
                <w:sz w:val="32"/>
                <w:szCs w:val="32"/>
                <w:cs/>
              </w:rPr>
              <w:t>ศูนย์ปองดองสมานฉันท์เพื่อการปฏิรูปอำเภอกุด</w:t>
            </w:r>
            <w:proofErr w:type="spellStart"/>
            <w:r w:rsidRPr="00010C98">
              <w:rPr>
                <w:rFonts w:ascii="TH SarabunPSK" w:hAnsi="TH SarabunPSK" w:cs="TH SarabunPSK"/>
                <w:sz w:val="32"/>
                <w:szCs w:val="32"/>
                <w:cs/>
              </w:rPr>
              <w:t>ข้าวปุ้น</w:t>
            </w:r>
            <w:proofErr w:type="spellEnd"/>
            <w:r w:rsidRPr="00010C98">
              <w:rPr>
                <w:rFonts w:ascii="TH SarabunPSK" w:hAnsi="TH SarabunPSK" w:cs="TH SarabunPSK"/>
                <w:sz w:val="32"/>
                <w:szCs w:val="32"/>
              </w:rPr>
              <w:t xml:space="preserve">  ( </w:t>
            </w:r>
            <w:proofErr w:type="spellStart"/>
            <w:r w:rsidRPr="00010C98">
              <w:rPr>
                <w:rFonts w:ascii="TH SarabunPSK" w:hAnsi="TH SarabunPSK" w:cs="TH SarabunPSK"/>
                <w:sz w:val="32"/>
                <w:szCs w:val="32"/>
                <w:cs/>
              </w:rPr>
              <w:t>ศปป.อ</w:t>
            </w:r>
            <w:proofErr w:type="spellEnd"/>
            <w:r w:rsidRPr="00010C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proofErr w:type="spellStart"/>
            <w:r w:rsidRPr="00010C98">
              <w:rPr>
                <w:rFonts w:ascii="TH SarabunPSK" w:hAnsi="TH SarabunPSK" w:cs="TH SarabunPSK"/>
                <w:sz w:val="32"/>
                <w:szCs w:val="32"/>
                <w:cs/>
              </w:rPr>
              <w:t>กป</w:t>
            </w:r>
            <w:proofErr w:type="spellEnd"/>
            <w:r w:rsidRPr="00010C98">
              <w:rPr>
                <w:rFonts w:ascii="TH SarabunPSK" w:hAnsi="TH SarabunPSK" w:cs="TH SarabunPSK"/>
                <w:sz w:val="32"/>
                <w:szCs w:val="32"/>
                <w:cs/>
              </w:rPr>
              <w:t>. ) ณ ที่ทำการปกครองอำเภอกุด</w:t>
            </w:r>
            <w:proofErr w:type="spellStart"/>
            <w:r w:rsidRPr="00010C98">
              <w:rPr>
                <w:rFonts w:ascii="TH SarabunPSK" w:hAnsi="TH SarabunPSK" w:cs="TH SarabunPSK"/>
                <w:sz w:val="32"/>
                <w:szCs w:val="32"/>
                <w:cs/>
              </w:rPr>
              <w:t>ข้าวปุ้น</w:t>
            </w:r>
            <w:proofErr w:type="spellEnd"/>
            <w:r w:rsidRPr="00010C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ตามนโยบายของ คณะรักษาความสงบแห่งชาติ</w:t>
            </w:r>
          </w:p>
        </w:tc>
        <w:tc>
          <w:tcPr>
            <w:tcW w:w="1560" w:type="dxa"/>
          </w:tcPr>
          <w:p w:rsidR="006635E5" w:rsidRPr="00010C98" w:rsidRDefault="006635E5" w:rsidP="006635E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 คน</w:t>
            </w:r>
          </w:p>
        </w:tc>
        <w:tc>
          <w:tcPr>
            <w:tcW w:w="1791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ผู้เข้าร่วมเกิดความพึงพอใจพร้อมนำประขยายผลในพื้นที่</w:t>
            </w:r>
          </w:p>
        </w:tc>
        <w:tc>
          <w:tcPr>
            <w:tcW w:w="1739" w:type="dxa"/>
          </w:tcPr>
          <w:p w:rsidR="006635E5" w:rsidRDefault="006635E5" w:rsidP="006635E5">
            <w:r w:rsidRPr="00696582"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ตำบลกาบิน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ต.ค.62-ก.ย.63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4" w:type="dxa"/>
          </w:tcPr>
          <w:p w:rsidR="006635E5" w:rsidRDefault="006635E5" w:rsidP="006635E5">
            <w:r w:rsidRPr="0096465B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กลุ่มสัจจะออมทรัพย์บ้านโนนมะเขือ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/ที่ทำการปกครองอำเภอกุด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ข้าวปุ้น</w:t>
            </w:r>
            <w:proofErr w:type="spellEnd"/>
          </w:p>
        </w:tc>
      </w:tr>
      <w:tr w:rsidR="006635E5" w:rsidRPr="00DE60C3" w:rsidTr="006635E5">
        <w:tc>
          <w:tcPr>
            <w:tcW w:w="4077" w:type="dxa"/>
          </w:tcPr>
          <w:p w:rsidR="006635E5" w:rsidRDefault="006635E5" w:rsidP="006635E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</w:t>
            </w:r>
            <w:r w:rsidRPr="00010C98">
              <w:rPr>
                <w:rFonts w:ascii="TH SarabunPSK" w:hAnsi="TH SarabunPSK" w:cs="TH SarabunPSK"/>
                <w:sz w:val="32"/>
                <w:szCs w:val="32"/>
                <w:cs/>
              </w:rPr>
              <w:t>การฝึกอบรมหลักธรรมในทางพระพุทธศาสนาให้แก่เยาวชนทั้งในและนอก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10C98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ห้องเรียนทุกวันอาทิตย์</w:t>
            </w:r>
          </w:p>
        </w:tc>
        <w:tc>
          <w:tcPr>
            <w:tcW w:w="1560" w:type="dxa"/>
          </w:tcPr>
          <w:p w:rsidR="006635E5" w:rsidRDefault="006635E5" w:rsidP="006635E5">
            <w:r w:rsidRPr="006D7F8E"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791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ผู้เข้าร่วมเกิดความพึงพอใจพร้อมนำประขยายผลในพื้นที่</w:t>
            </w:r>
          </w:p>
        </w:tc>
        <w:tc>
          <w:tcPr>
            <w:tcW w:w="1739" w:type="dxa"/>
          </w:tcPr>
          <w:p w:rsidR="006635E5" w:rsidRDefault="006635E5" w:rsidP="006635E5">
            <w:r w:rsidRPr="00696582"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ตำบลกาบิน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ต.ค.62-ก.ย.63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4" w:type="dxa"/>
          </w:tcPr>
          <w:p w:rsidR="006635E5" w:rsidRPr="006635E5" w:rsidRDefault="006635E5" w:rsidP="006635E5">
            <w:pPr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96465B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กลุ่มสัจจะออมทรัพย์บ้านโนนมะเขือ</w:t>
            </w:r>
            <w:r>
              <w:t>/</w:t>
            </w:r>
            <w:r>
              <w:rPr>
                <w:rFonts w:ascii="TH SarabunPSK" w:hAnsi="TH SarabunPSK" w:cs="TH SarabunPSK" w:hint="cs"/>
                <w:sz w:val="28"/>
                <w:szCs w:val="32"/>
                <w:cs/>
              </w:rPr>
              <w:t>วัดบ้านโนนมะเขือ</w:t>
            </w:r>
          </w:p>
        </w:tc>
      </w:tr>
      <w:tr w:rsidR="006635E5" w:rsidRPr="00DE60C3" w:rsidTr="006635E5">
        <w:tc>
          <w:tcPr>
            <w:tcW w:w="4077" w:type="dxa"/>
          </w:tcPr>
          <w:p w:rsidR="006635E5" w:rsidRPr="00010C98" w:rsidRDefault="006635E5" w:rsidP="006635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</w:t>
            </w:r>
            <w:r w:rsidRPr="00010C98">
              <w:rPr>
                <w:rFonts w:ascii="TH SarabunPSK" w:hAnsi="TH SarabunPSK" w:cs="TH SarabunPSK"/>
                <w:sz w:val="32"/>
                <w:szCs w:val="32"/>
                <w:cs/>
              </w:rPr>
              <w:t>การฝึกอบรมทักษะวิชาชีพแก่ประชาชนทั่วไปโดยแกนนำเอาภูมิปัญญาที่มีอยู่และใน</w:t>
            </w:r>
          </w:p>
          <w:p w:rsidR="006635E5" w:rsidRDefault="006635E5" w:rsidP="006635E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0C98">
              <w:rPr>
                <w:rFonts w:ascii="TH SarabunPSK" w:hAnsi="TH SarabunPSK" w:cs="TH SarabunPSK"/>
                <w:sz w:val="32"/>
                <w:szCs w:val="32"/>
                <w:cs/>
              </w:rPr>
              <w:t>หมู่บ้านหรือในท้องถิ่นมาใช้</w:t>
            </w:r>
            <w:r w:rsidRPr="00010C98">
              <w:rPr>
                <w:rFonts w:ascii="TH SarabunPSK" w:hAnsi="TH SarabunPSK" w:cs="TH SarabunPSK"/>
                <w:sz w:val="32"/>
                <w:szCs w:val="32"/>
              </w:rPr>
              <w:t xml:space="preserve">  </w:t>
            </w:r>
            <w:r w:rsidRPr="00010C98">
              <w:rPr>
                <w:rFonts w:ascii="TH SarabunPSK" w:hAnsi="TH SarabunPSK" w:cs="TH SarabunPSK"/>
                <w:sz w:val="32"/>
                <w:szCs w:val="32"/>
                <w:cs/>
              </w:rPr>
              <w:t>โดยเชิญมาเป็นวิทยากรให้ความรู้</w:t>
            </w:r>
            <w:r w:rsidRPr="00010C98">
              <w:rPr>
                <w:rFonts w:ascii="TH SarabunPSK" w:hAnsi="TH SarabunPSK" w:cs="TH SarabunPSK"/>
                <w:sz w:val="32"/>
                <w:szCs w:val="32"/>
              </w:rPr>
              <w:t xml:space="preserve">  </w:t>
            </w:r>
            <w:r w:rsidRPr="00010C98">
              <w:rPr>
                <w:rFonts w:ascii="TH SarabunPSK" w:hAnsi="TH SarabunPSK" w:cs="TH SarabunPSK"/>
                <w:sz w:val="32"/>
                <w:szCs w:val="32"/>
                <w:cs/>
              </w:rPr>
              <w:t>และฝึกปฏิบัติจริง</w:t>
            </w:r>
          </w:p>
        </w:tc>
        <w:tc>
          <w:tcPr>
            <w:tcW w:w="1560" w:type="dxa"/>
          </w:tcPr>
          <w:p w:rsidR="006635E5" w:rsidRDefault="006635E5" w:rsidP="006635E5">
            <w:r w:rsidRPr="006D7F8E"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 คน</w:t>
            </w:r>
          </w:p>
        </w:tc>
        <w:tc>
          <w:tcPr>
            <w:tcW w:w="1791" w:type="dxa"/>
          </w:tcPr>
          <w:p w:rsidR="006635E5" w:rsidRDefault="006635E5" w:rsidP="006635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ผู้เข้าร่วมเกิดความพึงพอใจพร้อมนำประขยายผลในพื้นที่</w:t>
            </w:r>
          </w:p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39" w:type="dxa"/>
          </w:tcPr>
          <w:p w:rsidR="006635E5" w:rsidRDefault="006635E5" w:rsidP="006635E5">
            <w:r w:rsidRPr="00696582"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ตำบลกาบิน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ต.ค.62-ก.ย.63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4" w:type="dxa"/>
          </w:tcPr>
          <w:p w:rsidR="006635E5" w:rsidRDefault="006635E5" w:rsidP="006635E5">
            <w:r w:rsidRPr="0096465B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กลุ่มสัจจะออมทรัพย์บ้านโนนมะเขือ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.กาบิน</w:t>
            </w:r>
          </w:p>
        </w:tc>
      </w:tr>
      <w:tr w:rsidR="006635E5" w:rsidRPr="00DE60C3" w:rsidTr="006635E5">
        <w:tc>
          <w:tcPr>
            <w:tcW w:w="4077" w:type="dxa"/>
          </w:tcPr>
          <w:p w:rsidR="006635E5" w:rsidRPr="00DE60C3" w:rsidRDefault="006635E5" w:rsidP="006635E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1560" w:type="dxa"/>
          </w:tcPr>
          <w:p w:rsidR="006635E5" w:rsidRPr="00DE60C3" w:rsidRDefault="006635E5" w:rsidP="006635E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กลุ่มเป้าหมาย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ผลผลิต(จำนวน)</w:t>
            </w:r>
          </w:p>
        </w:tc>
        <w:tc>
          <w:tcPr>
            <w:tcW w:w="1791" w:type="dxa"/>
          </w:tcPr>
          <w:p w:rsidR="006635E5" w:rsidRPr="00DE60C3" w:rsidRDefault="006635E5" w:rsidP="006635E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ตัวชี้วัด</w:t>
            </w:r>
          </w:p>
          <w:p w:rsidR="006635E5" w:rsidRPr="00DE60C3" w:rsidRDefault="006635E5" w:rsidP="006635E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(ผลสำเร็จ)</w:t>
            </w:r>
          </w:p>
        </w:tc>
        <w:tc>
          <w:tcPr>
            <w:tcW w:w="1739" w:type="dxa"/>
          </w:tcPr>
          <w:p w:rsidR="006635E5" w:rsidRPr="00DE60C3" w:rsidRDefault="006635E5" w:rsidP="006635E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พื้นที่ดำเนินการ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ระยะเวลา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งบประมาณ</w:t>
            </w:r>
          </w:p>
        </w:tc>
        <w:tc>
          <w:tcPr>
            <w:tcW w:w="2024" w:type="dxa"/>
          </w:tcPr>
          <w:p w:rsidR="006635E5" w:rsidRPr="00DE60C3" w:rsidRDefault="006635E5" w:rsidP="006635E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หน่วยงานรับผิดชอบ</w:t>
            </w:r>
          </w:p>
        </w:tc>
      </w:tr>
      <w:tr w:rsidR="006635E5" w:rsidRPr="00DE60C3" w:rsidTr="006635E5">
        <w:tc>
          <w:tcPr>
            <w:tcW w:w="4077" w:type="dxa"/>
          </w:tcPr>
          <w:p w:rsidR="006635E5" w:rsidRDefault="006635E5" w:rsidP="006635E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</w:t>
            </w:r>
            <w:r w:rsidRPr="00010C98">
              <w:rPr>
                <w:rFonts w:ascii="TH SarabunPSK" w:hAnsi="TH SarabunPSK" w:cs="TH SarabunPSK"/>
                <w:sz w:val="32"/>
                <w:szCs w:val="32"/>
                <w:cs/>
              </w:rPr>
              <w:t>การฝึกเยาวชนให้ปฏิบัติประกอบพิธีกรรมทางศาสนา</w:t>
            </w:r>
            <w:r w:rsidRPr="00010C98">
              <w:rPr>
                <w:rFonts w:ascii="TH SarabunPSK" w:hAnsi="TH SarabunPSK" w:cs="TH SarabunPSK"/>
                <w:sz w:val="32"/>
                <w:szCs w:val="32"/>
              </w:rPr>
              <w:t xml:space="preserve">  </w:t>
            </w:r>
          </w:p>
        </w:tc>
        <w:tc>
          <w:tcPr>
            <w:tcW w:w="1560" w:type="dxa"/>
          </w:tcPr>
          <w:p w:rsidR="006635E5" w:rsidRPr="00010C98" w:rsidRDefault="006635E5" w:rsidP="006635E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70 คน</w:t>
            </w:r>
          </w:p>
        </w:tc>
        <w:tc>
          <w:tcPr>
            <w:tcW w:w="1791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ผู้เข้าร่วมเกิดความพึงพอใจพร้อมนำประขยายผลในพื้นที่</w:t>
            </w:r>
          </w:p>
        </w:tc>
        <w:tc>
          <w:tcPr>
            <w:tcW w:w="1739" w:type="dxa"/>
          </w:tcPr>
          <w:p w:rsidR="006635E5" w:rsidRDefault="006635E5" w:rsidP="006635E5">
            <w:r w:rsidRPr="00696582"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ตำบลกาบิน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ต.ค.62-ก.ย.63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4" w:type="dxa"/>
          </w:tcPr>
          <w:p w:rsidR="006635E5" w:rsidRPr="006635E5" w:rsidRDefault="006635E5" w:rsidP="006635E5">
            <w:pPr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96465B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กลุ่มสัจจะออมทรัพย์บ้านโนนมะเขือ</w:t>
            </w:r>
            <w:r>
              <w:t>/</w:t>
            </w:r>
            <w:r>
              <w:rPr>
                <w:rFonts w:ascii="TH SarabunPSK" w:hAnsi="TH SarabunPSK" w:cs="TH SarabunPSK" w:hint="cs"/>
                <w:sz w:val="28"/>
                <w:szCs w:val="32"/>
                <w:cs/>
              </w:rPr>
              <w:t>วัดบ้านโนนมะเขือ</w:t>
            </w:r>
          </w:p>
        </w:tc>
      </w:tr>
      <w:tr w:rsidR="006635E5" w:rsidRPr="00DE60C3" w:rsidTr="006635E5">
        <w:tc>
          <w:tcPr>
            <w:tcW w:w="4077" w:type="dxa"/>
          </w:tcPr>
          <w:p w:rsidR="006635E5" w:rsidRDefault="006635E5" w:rsidP="006635E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</w:t>
            </w:r>
            <w:r w:rsidRPr="00010C98">
              <w:rPr>
                <w:rFonts w:ascii="TH SarabunPSK" w:hAnsi="TH SarabunPSK" w:cs="TH SarabunPSK"/>
                <w:sz w:val="32"/>
                <w:szCs w:val="32"/>
                <w:cs/>
              </w:rPr>
              <w:t>การฝึกเยาวชนและประชาชนร้องบทสรรเสริญ</w:t>
            </w:r>
            <w:r w:rsidRPr="00010C98">
              <w:rPr>
                <w:rFonts w:ascii="TH SarabunPSK" w:hAnsi="TH SarabunPSK" w:cs="TH SarabunPSK"/>
                <w:sz w:val="32"/>
                <w:szCs w:val="32"/>
              </w:rPr>
              <w:t xml:space="preserve">  </w:t>
            </w:r>
            <w:r w:rsidRPr="00010C98">
              <w:rPr>
                <w:rFonts w:ascii="TH SarabunPSK" w:hAnsi="TH SarabunPSK" w:cs="TH SarabunPSK"/>
                <w:sz w:val="32"/>
                <w:szCs w:val="32"/>
                <w:cs/>
              </w:rPr>
              <w:t>เป็นทำนองสรภัญญะ</w:t>
            </w:r>
            <w:r w:rsidRPr="00010C98">
              <w:rPr>
                <w:rFonts w:ascii="TH SarabunPSK" w:hAnsi="TH SarabunPSK" w:cs="TH SarabunPSK"/>
                <w:sz w:val="32"/>
                <w:szCs w:val="32"/>
              </w:rPr>
              <w:t xml:space="preserve">  </w:t>
            </w:r>
          </w:p>
        </w:tc>
        <w:tc>
          <w:tcPr>
            <w:tcW w:w="1560" w:type="dxa"/>
          </w:tcPr>
          <w:p w:rsidR="006635E5" w:rsidRPr="00010C98" w:rsidRDefault="006635E5" w:rsidP="006635E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 คน</w:t>
            </w:r>
          </w:p>
        </w:tc>
        <w:tc>
          <w:tcPr>
            <w:tcW w:w="1791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ผู้เข้าร่วมเกิดความพึงพอใจพร้อมนำประขยายผลในพื้นที่</w:t>
            </w:r>
          </w:p>
        </w:tc>
        <w:tc>
          <w:tcPr>
            <w:tcW w:w="1739" w:type="dxa"/>
          </w:tcPr>
          <w:p w:rsidR="006635E5" w:rsidRDefault="006635E5" w:rsidP="006635E5">
            <w:r w:rsidRPr="00696582"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ตำบลกาบิน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ต.ค.62-ก.ย.63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4" w:type="dxa"/>
          </w:tcPr>
          <w:p w:rsidR="006635E5" w:rsidRDefault="006635E5" w:rsidP="006635E5">
            <w:r w:rsidRPr="0073058E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กลุ่มสัจจะออมทรัพย์บ้านโนนมะเขือ</w:t>
            </w:r>
            <w:r w:rsidRPr="0073058E">
              <w:t>/</w:t>
            </w:r>
            <w:r w:rsidRPr="0073058E">
              <w:rPr>
                <w:rFonts w:ascii="TH SarabunPSK" w:hAnsi="TH SarabunPSK" w:cs="TH SarabunPSK" w:hint="cs"/>
                <w:sz w:val="28"/>
                <w:szCs w:val="32"/>
                <w:cs/>
              </w:rPr>
              <w:t>วัดบ้านโนนมะเขือ</w:t>
            </w:r>
          </w:p>
        </w:tc>
      </w:tr>
      <w:tr w:rsidR="006635E5" w:rsidRPr="00DE60C3" w:rsidTr="006635E5">
        <w:tc>
          <w:tcPr>
            <w:tcW w:w="4077" w:type="dxa"/>
          </w:tcPr>
          <w:p w:rsidR="006635E5" w:rsidRDefault="006635E5" w:rsidP="006635E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Pr="00010C98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ส่งเสริมให้เยาวชนและประชาชนแต่งกายแบบไทยโดยนุ่งผ้าถุงอันเป็นผ้าพื้นบ้านของตนเอง</w:t>
            </w:r>
            <w:r w:rsidRPr="00010C98">
              <w:rPr>
                <w:rFonts w:ascii="TH SarabunPSK" w:hAnsi="TH SarabunPSK" w:cs="TH SarabunPSK"/>
                <w:sz w:val="32"/>
                <w:szCs w:val="32"/>
              </w:rPr>
              <w:t xml:space="preserve">  </w:t>
            </w:r>
            <w:r w:rsidRPr="00010C98">
              <w:rPr>
                <w:rFonts w:ascii="TH SarabunPSK" w:hAnsi="TH SarabunPSK" w:cs="TH SarabunPSK"/>
                <w:sz w:val="32"/>
                <w:szCs w:val="32"/>
                <w:cs/>
              </w:rPr>
              <w:t>เมื่อเข้าวัด</w:t>
            </w:r>
            <w:proofErr w:type="spellStart"/>
            <w:r w:rsidRPr="00010C98">
              <w:rPr>
                <w:rFonts w:ascii="TH SarabunPSK" w:hAnsi="TH SarabunPSK" w:cs="TH SarabunPSK"/>
                <w:sz w:val="32"/>
                <w:szCs w:val="32"/>
                <w:cs/>
              </w:rPr>
              <w:t>หรือศา</w:t>
            </w:r>
            <w:proofErr w:type="spellEnd"/>
            <w:r w:rsidRPr="00010C98">
              <w:rPr>
                <w:rFonts w:ascii="TH SarabunPSK" w:hAnsi="TH SarabunPSK" w:cs="TH SarabunPSK"/>
                <w:sz w:val="32"/>
                <w:szCs w:val="32"/>
                <w:cs/>
              </w:rPr>
              <w:t>สนสถาน</w:t>
            </w:r>
          </w:p>
        </w:tc>
        <w:tc>
          <w:tcPr>
            <w:tcW w:w="1560" w:type="dxa"/>
          </w:tcPr>
          <w:p w:rsidR="006635E5" w:rsidRPr="00010C98" w:rsidRDefault="006635E5" w:rsidP="006635E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791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ผู้เข้าร่วมเกิดความพึงพอใจพร้อมนำประขยายผลในพื้นที่</w:t>
            </w:r>
          </w:p>
        </w:tc>
        <w:tc>
          <w:tcPr>
            <w:tcW w:w="1739" w:type="dxa"/>
          </w:tcPr>
          <w:p w:rsidR="006635E5" w:rsidRDefault="006635E5" w:rsidP="006635E5">
            <w:r w:rsidRPr="00696582"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ตำบลกาบิน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ต.ค.62-ก.ย.63</w:t>
            </w:r>
          </w:p>
        </w:tc>
        <w:tc>
          <w:tcPr>
            <w:tcW w:w="1327" w:type="dxa"/>
          </w:tcPr>
          <w:p w:rsidR="006635E5" w:rsidRPr="00DE60C3" w:rsidRDefault="006635E5" w:rsidP="006635E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4" w:type="dxa"/>
          </w:tcPr>
          <w:p w:rsidR="006635E5" w:rsidRDefault="006635E5" w:rsidP="006635E5">
            <w:r w:rsidRPr="0073058E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กลุ่มสัจจะออมทรัพย์บ้านโนนมะเขือ</w:t>
            </w:r>
            <w:r w:rsidRPr="0073058E">
              <w:t>/</w:t>
            </w:r>
            <w:r w:rsidRPr="0073058E">
              <w:rPr>
                <w:rFonts w:ascii="TH SarabunPSK" w:hAnsi="TH SarabunPSK" w:cs="TH SarabunPSK" w:hint="cs"/>
                <w:sz w:val="28"/>
                <w:szCs w:val="32"/>
                <w:cs/>
              </w:rPr>
              <w:t>วัดบ้านโนนมะเขือ</w:t>
            </w:r>
          </w:p>
        </w:tc>
      </w:tr>
    </w:tbl>
    <w:p w:rsidR="00C87E7C" w:rsidRPr="00DE60C3" w:rsidRDefault="00C87E7C" w:rsidP="00A73904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C87E7C" w:rsidRPr="00DE60C3" w:rsidSect="00A20852">
      <w:headerReference w:type="even" r:id="rId8"/>
      <w:headerReference w:type="default" r:id="rId9"/>
      <w:pgSz w:w="16838" w:h="11906" w:orient="landscape" w:code="9"/>
      <w:pgMar w:top="1134" w:right="1134" w:bottom="1701" w:left="1418" w:header="1418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33D" w:rsidRDefault="002A133D">
      <w:r>
        <w:separator/>
      </w:r>
    </w:p>
  </w:endnote>
  <w:endnote w:type="continuationSeparator" w:id="0">
    <w:p w:rsidR="002A133D" w:rsidRDefault="002A1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33D" w:rsidRDefault="002A133D">
      <w:r>
        <w:separator/>
      </w:r>
    </w:p>
  </w:footnote>
  <w:footnote w:type="continuationSeparator" w:id="0">
    <w:p w:rsidR="002A133D" w:rsidRDefault="002A13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Default="00B84631" w:rsidP="00D6626B">
    <w:pPr>
      <w:pStyle w:val="a5"/>
      <w:framePr w:wrap="around" w:vAnchor="text" w:hAnchor="margin" w:xAlign="center" w:y="1"/>
      <w:rPr>
        <w:rStyle w:val="a6"/>
      </w:rPr>
    </w:pPr>
    <w:r>
      <w:rPr>
        <w:rStyle w:val="a6"/>
        <w:cs/>
      </w:rPr>
      <w:fldChar w:fldCharType="begin"/>
    </w:r>
    <w:r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B84631" w:rsidRDefault="00B8463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Default="00B84631">
    <w:pPr>
      <w:pStyle w:val="a5"/>
      <w:rPr>
        <w:rFonts w:ascii="TH SarabunPSK" w:hAnsi="TH SarabunPSK" w:cs="TH SarabunPSK"/>
        <w:sz w:val="32"/>
        <w:szCs w:val="32"/>
      </w:rPr>
    </w:pPr>
  </w:p>
  <w:p w:rsidR="00B84631" w:rsidRPr="00D6626B" w:rsidRDefault="00B84631">
    <w:pPr>
      <w:pStyle w:val="a5"/>
      <w:rPr>
        <w:rFonts w:ascii="TH SarabunPSK" w:hAnsi="TH SarabunPSK" w:cs="TH SarabunPSK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3B7"/>
    <w:rsid w:val="000009B3"/>
    <w:rsid w:val="00041424"/>
    <w:rsid w:val="0006583D"/>
    <w:rsid w:val="000920FE"/>
    <w:rsid w:val="000D658D"/>
    <w:rsid w:val="00107DC9"/>
    <w:rsid w:val="001110A5"/>
    <w:rsid w:val="00135E02"/>
    <w:rsid w:val="00144D3A"/>
    <w:rsid w:val="00150596"/>
    <w:rsid w:val="00193FB7"/>
    <w:rsid w:val="001A0FCC"/>
    <w:rsid w:val="001F5E85"/>
    <w:rsid w:val="00234405"/>
    <w:rsid w:val="002747A4"/>
    <w:rsid w:val="002974C7"/>
    <w:rsid w:val="002A133D"/>
    <w:rsid w:val="002E1EB8"/>
    <w:rsid w:val="003126D7"/>
    <w:rsid w:val="00337BB7"/>
    <w:rsid w:val="00374031"/>
    <w:rsid w:val="00387B20"/>
    <w:rsid w:val="003B0B81"/>
    <w:rsid w:val="003B1134"/>
    <w:rsid w:val="003B69BB"/>
    <w:rsid w:val="00410248"/>
    <w:rsid w:val="004470AA"/>
    <w:rsid w:val="004B2D68"/>
    <w:rsid w:val="004B4D7E"/>
    <w:rsid w:val="004C53C8"/>
    <w:rsid w:val="004D7CFA"/>
    <w:rsid w:val="004F6489"/>
    <w:rsid w:val="00553594"/>
    <w:rsid w:val="005F4EE0"/>
    <w:rsid w:val="006255A5"/>
    <w:rsid w:val="00640750"/>
    <w:rsid w:val="006635E5"/>
    <w:rsid w:val="006A4118"/>
    <w:rsid w:val="006B17F4"/>
    <w:rsid w:val="006D16F7"/>
    <w:rsid w:val="006D27E7"/>
    <w:rsid w:val="007319BA"/>
    <w:rsid w:val="00740093"/>
    <w:rsid w:val="007765CE"/>
    <w:rsid w:val="007941B5"/>
    <w:rsid w:val="007D045D"/>
    <w:rsid w:val="007E049F"/>
    <w:rsid w:val="007E6E95"/>
    <w:rsid w:val="008535D9"/>
    <w:rsid w:val="0085437F"/>
    <w:rsid w:val="0086677E"/>
    <w:rsid w:val="008720A2"/>
    <w:rsid w:val="00904C2B"/>
    <w:rsid w:val="00920AAA"/>
    <w:rsid w:val="00921E9F"/>
    <w:rsid w:val="00923102"/>
    <w:rsid w:val="00946E2C"/>
    <w:rsid w:val="00951D06"/>
    <w:rsid w:val="0095684B"/>
    <w:rsid w:val="00990D85"/>
    <w:rsid w:val="009C74E1"/>
    <w:rsid w:val="009D74D7"/>
    <w:rsid w:val="00A20852"/>
    <w:rsid w:val="00A23A5D"/>
    <w:rsid w:val="00A60D81"/>
    <w:rsid w:val="00A64D45"/>
    <w:rsid w:val="00A64DF4"/>
    <w:rsid w:val="00A73904"/>
    <w:rsid w:val="00A97E58"/>
    <w:rsid w:val="00AB3BC8"/>
    <w:rsid w:val="00AD0725"/>
    <w:rsid w:val="00AD5A3A"/>
    <w:rsid w:val="00AE4267"/>
    <w:rsid w:val="00B02F5B"/>
    <w:rsid w:val="00B37D5C"/>
    <w:rsid w:val="00B52F78"/>
    <w:rsid w:val="00B66CF2"/>
    <w:rsid w:val="00B80B01"/>
    <w:rsid w:val="00B84631"/>
    <w:rsid w:val="00B8566C"/>
    <w:rsid w:val="00B97A80"/>
    <w:rsid w:val="00BB3BC6"/>
    <w:rsid w:val="00BC047A"/>
    <w:rsid w:val="00BC63B7"/>
    <w:rsid w:val="00BD1448"/>
    <w:rsid w:val="00C13F57"/>
    <w:rsid w:val="00C45F4C"/>
    <w:rsid w:val="00C71B04"/>
    <w:rsid w:val="00C87E7C"/>
    <w:rsid w:val="00C94909"/>
    <w:rsid w:val="00CC5703"/>
    <w:rsid w:val="00CE7506"/>
    <w:rsid w:val="00D348D3"/>
    <w:rsid w:val="00D35165"/>
    <w:rsid w:val="00D518B7"/>
    <w:rsid w:val="00D6626B"/>
    <w:rsid w:val="00DB27F1"/>
    <w:rsid w:val="00DB741A"/>
    <w:rsid w:val="00DC778F"/>
    <w:rsid w:val="00DE60C3"/>
    <w:rsid w:val="00E341D5"/>
    <w:rsid w:val="00E537F1"/>
    <w:rsid w:val="00EB0097"/>
    <w:rsid w:val="00EB0F1C"/>
    <w:rsid w:val="00EE0C32"/>
    <w:rsid w:val="00F116A9"/>
    <w:rsid w:val="00F23720"/>
    <w:rsid w:val="00F57925"/>
    <w:rsid w:val="00F834BF"/>
    <w:rsid w:val="00F9517D"/>
    <w:rsid w:val="00FB3EF2"/>
    <w:rsid w:val="00FF0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C71B0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71B04"/>
    <w:rPr>
      <w:rFonts w:ascii="Tahoma" w:hAnsi="Tahoma"/>
      <w:sz w:val="16"/>
    </w:rPr>
  </w:style>
  <w:style w:type="table" w:styleId="aa">
    <w:name w:val="Table Grid"/>
    <w:basedOn w:val="a1"/>
    <w:rsid w:val="00A20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C71B0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71B04"/>
    <w:rPr>
      <w:rFonts w:ascii="Tahoma" w:hAnsi="Tahoma"/>
      <w:sz w:val="16"/>
    </w:rPr>
  </w:style>
  <w:style w:type="table" w:styleId="aa">
    <w:name w:val="Table Grid"/>
    <w:basedOn w:val="a1"/>
    <w:rsid w:val="00A20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y%20Documents\Downloads\d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B7EA5-A19A-42CC-AF58-75F1F892D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d1</Template>
  <TotalTime>100</TotalTime>
  <Pages>5</Pages>
  <Words>660</Words>
  <Characters>3767</Characters>
  <Application>Microsoft Office Word</Application>
  <DocSecurity>0</DocSecurity>
  <Lines>31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SPM</Company>
  <LinksUpToDate>false</LinksUpToDate>
  <CharactersWithSpaces>4419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8</cp:revision>
  <cp:lastPrinted>2019-12-23T05:39:00Z</cp:lastPrinted>
  <dcterms:created xsi:type="dcterms:W3CDTF">2019-12-12T02:15:00Z</dcterms:created>
  <dcterms:modified xsi:type="dcterms:W3CDTF">2019-12-23T05:39:00Z</dcterms:modified>
</cp:coreProperties>
</file>