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BAC" w:rsidRDefault="00CB0BAC" w:rsidP="00CB0BAC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2563</w:t>
      </w:r>
    </w:p>
    <w:p w:rsidR="00DC778F" w:rsidRDefault="00DC778F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สำนักงาน</w:t>
      </w:r>
      <w:r w:rsidR="00E128E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เทศบาลตำบลกุด</w:t>
      </w:r>
      <w:proofErr w:type="spellStart"/>
      <w:r w:rsidR="00E128E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ชมภู</w:t>
      </w:r>
      <w:proofErr w:type="spellEnd"/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A20852" w:rsidRPr="00DE60C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XSpec="center" w:tblpY="2443"/>
        <w:tblW w:w="15700" w:type="dxa"/>
        <w:tblLook w:val="04A0" w:firstRow="1" w:lastRow="0" w:firstColumn="1" w:lastColumn="0" w:noHBand="0" w:noVBand="1"/>
      </w:tblPr>
      <w:tblGrid>
        <w:gridCol w:w="3794"/>
        <w:gridCol w:w="2551"/>
        <w:gridCol w:w="1327"/>
        <w:gridCol w:w="2216"/>
        <w:gridCol w:w="1739"/>
        <w:gridCol w:w="1327"/>
        <w:gridCol w:w="1327"/>
        <w:gridCol w:w="1419"/>
      </w:tblGrid>
      <w:tr w:rsidR="0095684B" w:rsidRPr="002148F5" w:rsidTr="00CB0BAC">
        <w:tc>
          <w:tcPr>
            <w:tcW w:w="3794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16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9" w:type="dxa"/>
          </w:tcPr>
          <w:p w:rsidR="0095684B" w:rsidRPr="002148F5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95684B" w:rsidRPr="002148F5" w:rsidTr="00CB0BAC">
        <w:tc>
          <w:tcPr>
            <w:tcW w:w="3794" w:type="dxa"/>
          </w:tcPr>
          <w:p w:rsidR="00B37D5C" w:rsidRPr="002148F5" w:rsidRDefault="00CB0BAC" w:rsidP="009568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โครงการอบรม</w:t>
            </w:r>
            <w:r w:rsidR="003A4F23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เสริมสร้างคุณธรรม</w:t>
            </w:r>
            <w:r w:rsidR="003A4F23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จ ริ ย ธ ร ร 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 xml:space="preserve"> เ </w:t>
            </w:r>
            <w:proofErr w:type="spellStart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พื่</w:t>
            </w:r>
            <w:proofErr w:type="spellEnd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 xml:space="preserve"> อ เ </w:t>
            </w:r>
            <w:proofErr w:type="spellStart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พิ่</w:t>
            </w:r>
            <w:proofErr w:type="spellEnd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 xml:space="preserve"> ม</w:t>
            </w:r>
            <w:r w:rsidR="003A4F23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 xml:space="preserve">ป ร ะ สิ ท </w:t>
            </w:r>
            <w:proofErr w:type="spellStart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ธิ</w:t>
            </w:r>
            <w:proofErr w:type="spellEnd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 xml:space="preserve"> ภ า พ ก า ร</w:t>
            </w:r>
            <w:r w:rsidR="003A4F23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ปฏิบัติงานของพนักงาน</w:t>
            </w:r>
            <w:r w:rsidR="003A4F23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="003A4F23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="003A4F23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  <w:proofErr w:type="spellStart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ตําบล</w:t>
            </w:r>
            <w:proofErr w:type="spellEnd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กุด</w:t>
            </w:r>
            <w:proofErr w:type="spellStart"/>
            <w:r w:rsidR="003A4F23" w:rsidRPr="002148F5">
              <w:rPr>
                <w:rFonts w:ascii="TH SarabunPSK" w:hAnsi="TH SarabunPSK" w:cs="TH SarabunPSK"/>
                <w:sz w:val="28"/>
                <w:cs/>
              </w:rPr>
              <w:t>ชมภ</w:t>
            </w:r>
            <w:proofErr w:type="spellEnd"/>
          </w:p>
        </w:tc>
        <w:tc>
          <w:tcPr>
            <w:tcW w:w="2551" w:type="dxa"/>
          </w:tcPr>
          <w:p w:rsidR="0095684B" w:rsidRPr="002148F5" w:rsidRDefault="00E128E0" w:rsidP="0095684B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95684B" w:rsidRPr="002148F5" w:rsidRDefault="00E128E0" w:rsidP="0095684B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95684B" w:rsidRPr="002148F5" w:rsidRDefault="00E128E0" w:rsidP="0095684B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95684B" w:rsidRPr="002148F5" w:rsidRDefault="002148F5" w:rsidP="0095684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95684B" w:rsidRPr="002148F5" w:rsidRDefault="002148F5" w:rsidP="0095684B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95684B" w:rsidRPr="002148F5" w:rsidRDefault="003A4F23" w:rsidP="0095684B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</w:rPr>
              <w:t>20,000</w:t>
            </w:r>
          </w:p>
        </w:tc>
        <w:tc>
          <w:tcPr>
            <w:tcW w:w="1419" w:type="dxa"/>
          </w:tcPr>
          <w:p w:rsidR="0095684B" w:rsidRPr="002148F5" w:rsidRDefault="002148F5" w:rsidP="0095684B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>“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เสริมสร้างองค์ความรู้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ด้านการต่อต้านการ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ทุจริต</w:t>
            </w:r>
            <w:r w:rsidR="002148F5" w:rsidRPr="002148F5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</w:rPr>
              <w:t>*-</w:t>
            </w: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ให้ความรู้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เรื่อง ผลประโยชน์ทับ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ซ้อนให้กับบุคลากรของ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ตําบล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กุด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ชมภ</w:t>
            </w:r>
            <w:proofErr w:type="spellEnd"/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โครงการปลูกป่า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ฟื้นคืนผืนป่า เกาะดอน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คํา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พวง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โครงการให้ความรู้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เกี่ยวกับภาษ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ี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6.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สร้างอาชีพ สร้างรายได้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ตามแนวทางเศรษฐกิจ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พอเพียง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*-</w:t>
            </w: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7.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โครงการสร้าง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ภูมิคุ้มกันให้แก่เด็กและ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เยาวชน (กิจกรรม โตไป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ไม่โกง)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CB0BA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8.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ป ร ะ ก า ศ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เจตจํานง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ต่อต้านการ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ทุ จ ริ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ตข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อ ง ผู้ บ ริ ห า 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ตําบล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กุด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ชมภ</w:t>
            </w:r>
            <w:proofErr w:type="spellEnd"/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*-</w:t>
            </w: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9.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ก า ร ส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ร้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า ง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ความโปร่งใสในการ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บริหารงานบุคคล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10.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สร้างความ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โปร่งใสในการเลื่อนขั้น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11.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</w:rPr>
              <w:t>“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ควบคุม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การเบิกจ่ายเงินตามเทศ</w:t>
            </w: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บั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ญ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ญั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ติ ง บ ป ร ะ ม า ณ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รายจ่าย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ประจําป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ี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งบประมาณ 2563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12.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</w:rPr>
              <w:t>“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ก า 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พั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ฒ น า แ ผ น แ ล ะ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ก ร ะ บ ว น ก า ร </w:t>
            </w:r>
            <w:proofErr w:type="spellStart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จั</w:t>
            </w:r>
            <w:proofErr w:type="spellEnd"/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ด ห า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พัสดุ</w:t>
            </w:r>
            <w:r w:rsidR="002148F5" w:rsidRPr="002148F5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Default="002148F5" w:rsidP="002148F5">
            <w:pPr>
              <w:rPr>
                <w:rFonts w:ascii="TH SarabunPSK" w:hAnsi="TH SarabunPSK" w:cs="TH SarabunPSK" w:hint="cs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  <w:p w:rsidR="00CB0BAC" w:rsidRDefault="00CB0BAC" w:rsidP="002148F5">
            <w:pPr>
              <w:rPr>
                <w:rFonts w:ascii="TH SarabunPSK" w:hAnsi="TH SarabunPSK" w:cs="TH SarabunPSK" w:hint="cs"/>
                <w:sz w:val="28"/>
              </w:rPr>
            </w:pPr>
          </w:p>
          <w:p w:rsidR="00CB0BAC" w:rsidRPr="002148F5" w:rsidRDefault="00CB0BAC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2148F5" w:rsidRDefault="002148F5">
            <w:r w:rsidRPr="002D37B3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13.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</w:rPr>
              <w:t>“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สร้าง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ความโปร่งใสในการใช้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จ่ายเงินงบประมาณ</w:t>
            </w:r>
            <w:r w:rsidR="002148F5" w:rsidRPr="002148F5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2148F5" w:rsidRDefault="002148F5">
            <w:r w:rsidRPr="002D37B3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14.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โครงการเผยแพร่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ข้อมูลข่าวสารด้านการ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จัดซื้อ-จัดจ้าง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2148F5" w:rsidRDefault="002148F5">
            <w:r w:rsidRPr="002D37B3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15. </w:t>
            </w:r>
            <w:r w:rsidR="002148F5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จัดบริการสาธารณะและ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การบริการประชาชน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เพื่อให้เกิดความพึงพอใจ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แก่โดยทัดเทียมกัน และ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ไม่เลือกปฏิบัติ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195A4C" w:rsidRPr="002148F5" w:rsidTr="00CB0BAC">
        <w:tc>
          <w:tcPr>
            <w:tcW w:w="3794" w:type="dxa"/>
          </w:tcPr>
          <w:p w:rsidR="00195A4C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16.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โครงการจ้าง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สํารวจ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ค ว า ม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พึ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ง พ อ ใ จ ข อ ง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ผู้รับบริการ</w:t>
            </w:r>
          </w:p>
        </w:tc>
        <w:tc>
          <w:tcPr>
            <w:tcW w:w="2551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195A4C" w:rsidRDefault="00195A4C">
            <w:r w:rsidRPr="008435F5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195A4C" w:rsidRPr="002148F5" w:rsidTr="00CB0BAC">
        <w:tc>
          <w:tcPr>
            <w:tcW w:w="3794" w:type="dxa"/>
          </w:tcPr>
          <w:p w:rsidR="00195A4C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17. </w:t>
            </w:r>
            <w:r w:rsidR="00195A4C">
              <w:rPr>
                <w:rFonts w:ascii="TH SarabunPSK" w:hAnsi="TH SarabunPSK" w:cs="TH SarabunPSK" w:hint="cs"/>
                <w:sz w:val="28"/>
                <w:cs/>
              </w:rPr>
              <w:t>โครง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การใช้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บัตรคิวในการใช้บัตรคิว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ในการติดต่อราชการ</w:t>
            </w:r>
          </w:p>
        </w:tc>
        <w:tc>
          <w:tcPr>
            <w:tcW w:w="2551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195A4C" w:rsidRDefault="00195A4C">
            <w:r w:rsidRPr="008435F5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195A4C" w:rsidRPr="002148F5" w:rsidTr="00CB0BAC">
        <w:tc>
          <w:tcPr>
            <w:tcW w:w="3794" w:type="dxa"/>
          </w:tcPr>
          <w:p w:rsidR="00195A4C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18. </w:t>
            </w:r>
            <w:r w:rsidR="00195A4C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“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ยกระดับคุณภาพการ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บริการประชาชน</w:t>
            </w:r>
            <w:r w:rsidR="00195A4C" w:rsidRPr="002148F5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551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  <w:p w:rsidR="00CB0BAC" w:rsidRDefault="00CB0BAC" w:rsidP="002148F5">
            <w:pPr>
              <w:rPr>
                <w:rFonts w:ascii="TH SarabunPSK" w:hAnsi="TH SarabunPSK" w:cs="TH SarabunPSK"/>
                <w:sz w:val="28"/>
              </w:rPr>
            </w:pPr>
          </w:p>
          <w:p w:rsidR="00CB0BAC" w:rsidRPr="002148F5" w:rsidRDefault="00CB0BAC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9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195A4C" w:rsidRDefault="00195A4C">
            <w:r w:rsidRPr="008435F5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195A4C" w:rsidRPr="002148F5" w:rsidTr="00CB0BAC">
        <w:tc>
          <w:tcPr>
            <w:tcW w:w="3794" w:type="dxa"/>
          </w:tcPr>
          <w:p w:rsidR="00195A4C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19. </w:t>
            </w:r>
            <w:r w:rsidR="00195A4C">
              <w:rPr>
                <w:rFonts w:ascii="TH SarabunPSK" w:hAnsi="TH SarabunPSK" w:cs="TH SarabunPSK" w:hint="cs"/>
                <w:sz w:val="28"/>
                <w:cs/>
              </w:rPr>
              <w:t>โครง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การเผยแพร่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ข้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อ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มู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ล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ข่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า ว ส า ร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ด้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า น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การเงิน การคลัง พัสดุ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แ ล ะ ท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รั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พ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ย์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สิ น ข อ ง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ตําบล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กุด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แ ล ะ ก า ร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รั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บ เ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รื่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อ ง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ร้องเรียนเกี่ยวกับการ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คลัง</w:t>
            </w:r>
          </w:p>
        </w:tc>
        <w:tc>
          <w:tcPr>
            <w:tcW w:w="2551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195A4C" w:rsidRDefault="00195A4C">
            <w:r w:rsidRPr="002C2817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195A4C" w:rsidRPr="002148F5" w:rsidTr="00CB0BAC">
        <w:tc>
          <w:tcPr>
            <w:tcW w:w="3794" w:type="dxa"/>
          </w:tcPr>
          <w:p w:rsidR="00195A4C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20.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โ ค ร ง ก า ร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สื่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อ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ประชาสัมพันธ์</w:t>
            </w:r>
          </w:p>
        </w:tc>
        <w:tc>
          <w:tcPr>
            <w:tcW w:w="2551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2148F5" w:rsidRDefault="00195A4C" w:rsidP="00CB0BAC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1419" w:type="dxa"/>
          </w:tcPr>
          <w:p w:rsidR="00195A4C" w:rsidRDefault="00195A4C">
            <w:r w:rsidRPr="002C2817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2148F5" w:rsidRPr="002148F5" w:rsidTr="00CB0BAC">
        <w:tc>
          <w:tcPr>
            <w:tcW w:w="3794" w:type="dxa"/>
          </w:tcPr>
          <w:p w:rsidR="002148F5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21.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โครงการจัดประชาคม</w:t>
            </w:r>
            <w:r w:rsidR="002148F5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2148F5" w:rsidRPr="002148F5">
              <w:rPr>
                <w:rFonts w:ascii="TH SarabunPSK" w:hAnsi="TH SarabunPSK" w:cs="TH SarabunPSK"/>
                <w:sz w:val="28"/>
                <w:cs/>
              </w:rPr>
              <w:t>แผนชุมชน</w:t>
            </w:r>
          </w:p>
        </w:tc>
        <w:tc>
          <w:tcPr>
            <w:tcW w:w="2551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2148F5" w:rsidRPr="002148F5" w:rsidRDefault="002148F5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1419" w:type="dxa"/>
          </w:tcPr>
          <w:p w:rsidR="002148F5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195A4C" w:rsidRPr="002148F5" w:rsidTr="00CB0BAC">
        <w:tc>
          <w:tcPr>
            <w:tcW w:w="3794" w:type="dxa"/>
          </w:tcPr>
          <w:p w:rsidR="00195A4C" w:rsidRPr="002148F5" w:rsidRDefault="00CB0BAC" w:rsidP="00CB0BA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22.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โครงการเทศบาล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ตําบล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กุด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เคลื่อนที่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พบประชาชน</w:t>
            </w:r>
          </w:p>
        </w:tc>
        <w:tc>
          <w:tcPr>
            <w:tcW w:w="2551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1419" w:type="dxa"/>
          </w:tcPr>
          <w:p w:rsidR="00195A4C" w:rsidRDefault="00195A4C">
            <w:r w:rsidRPr="00871781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  <w:tr w:rsidR="00195A4C" w:rsidRPr="002148F5" w:rsidTr="00CB0BAC">
        <w:tc>
          <w:tcPr>
            <w:tcW w:w="3794" w:type="dxa"/>
          </w:tcPr>
          <w:p w:rsidR="00195A4C" w:rsidRPr="002148F5" w:rsidRDefault="00CB0BA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23.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โครงการอบรมให้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ความรู้ด้านระเบียบ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ก ฎ ห ม า ย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ท้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อ ง </w:t>
            </w:r>
            <w:proofErr w:type="spellStart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ถิ่</w:t>
            </w:r>
            <w:proofErr w:type="spellEnd"/>
            <w:r w:rsidR="00195A4C" w:rsidRPr="002148F5">
              <w:rPr>
                <w:rFonts w:ascii="TH SarabunPSK" w:hAnsi="TH SarabunPSK" w:cs="TH SarabunPSK"/>
                <w:sz w:val="28"/>
                <w:cs/>
              </w:rPr>
              <w:t xml:space="preserve"> น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ผู้บริหาร และสมาชิก</w:t>
            </w:r>
            <w:r w:rsidR="00195A4C"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</w:t>
            </w:r>
            <w:r w:rsidR="00195A4C" w:rsidRPr="002148F5">
              <w:rPr>
                <w:rFonts w:ascii="TH SarabunPSK" w:hAnsi="TH SarabunPSK" w:cs="TH SarabunPSK"/>
                <w:sz w:val="28"/>
                <w:cs/>
              </w:rPr>
              <w:t>สภาท้องถิ่น</w:t>
            </w:r>
          </w:p>
        </w:tc>
        <w:tc>
          <w:tcPr>
            <w:tcW w:w="2551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พนักงาน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 พนักงานจ้าง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ผู้บริหาร สมาชิกสภา</w:t>
            </w:r>
            <w:r w:rsidRPr="002148F5">
              <w:rPr>
                <w:rFonts w:ascii="TH SarabunPSK" w:hAnsi="TH SarabunPSK" w:cs="TH SarabunPSK"/>
                <w:sz w:val="28"/>
              </w:rPr>
              <w:t xml:space="preserve"> 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2148F5">
              <w:rPr>
                <w:rFonts w:ascii="TH SarabunPSK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ทต</w:t>
            </w:r>
            <w:proofErr w:type="spellEnd"/>
            <w:r w:rsidRPr="002148F5">
              <w:rPr>
                <w:rFonts w:ascii="TH SarabunPSK" w:hAnsi="TH SarabunPSK" w:cs="TH SarabunPSK"/>
                <w:sz w:val="28"/>
                <w:cs/>
              </w:rPr>
              <w:t>.กุด</w:t>
            </w:r>
            <w:proofErr w:type="spellStart"/>
            <w:r w:rsidRPr="002148F5">
              <w:rPr>
                <w:rFonts w:ascii="TH SarabunPSK" w:hAnsi="TH SarabunPSK" w:cs="TH SarabunPSK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ต.ค.62-ก.ย.63</w:t>
            </w:r>
          </w:p>
        </w:tc>
        <w:tc>
          <w:tcPr>
            <w:tcW w:w="1327" w:type="dxa"/>
          </w:tcPr>
          <w:p w:rsidR="00195A4C" w:rsidRPr="002148F5" w:rsidRDefault="00195A4C" w:rsidP="002148F5">
            <w:pPr>
              <w:rPr>
                <w:rFonts w:ascii="TH SarabunPSK" w:hAnsi="TH SarabunPSK" w:cs="TH SarabunPSK"/>
                <w:sz w:val="28"/>
                <w:cs/>
              </w:rPr>
            </w:pPr>
            <w:r w:rsidRPr="002148F5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1419" w:type="dxa"/>
          </w:tcPr>
          <w:p w:rsidR="00195A4C" w:rsidRDefault="00195A4C">
            <w:r w:rsidRPr="00871781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0E5" w:rsidRDefault="00CD20E5">
      <w:r>
        <w:separator/>
      </w:r>
    </w:p>
  </w:endnote>
  <w:endnote w:type="continuationSeparator" w:id="0">
    <w:p w:rsidR="00CD20E5" w:rsidRDefault="00CD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0E5" w:rsidRDefault="00CD20E5">
      <w:r>
        <w:separator/>
      </w:r>
    </w:p>
  </w:footnote>
  <w:footnote w:type="continuationSeparator" w:id="0">
    <w:p w:rsidR="00CD20E5" w:rsidRDefault="00CD2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CB0BAC">
      <w:rPr>
        <w:rStyle w:val="a6"/>
        <w:rFonts w:ascii="TH SarabunPSK" w:hAnsi="TH SarabunPSK" w:cs="TH SarabunPSK"/>
        <w:noProof/>
        <w:sz w:val="32"/>
        <w:szCs w:val="32"/>
        <w:cs/>
      </w:rPr>
      <w:t>๔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95A4C"/>
    <w:rsid w:val="001F5E85"/>
    <w:rsid w:val="002148F5"/>
    <w:rsid w:val="00234405"/>
    <w:rsid w:val="002747A4"/>
    <w:rsid w:val="002974C7"/>
    <w:rsid w:val="002E1EB8"/>
    <w:rsid w:val="003126D7"/>
    <w:rsid w:val="00337BB7"/>
    <w:rsid w:val="00387B20"/>
    <w:rsid w:val="003A4F23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53594"/>
    <w:rsid w:val="005F4EE0"/>
    <w:rsid w:val="006255A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897536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B0BAC"/>
    <w:rsid w:val="00CC5703"/>
    <w:rsid w:val="00CD20E5"/>
    <w:rsid w:val="00D35165"/>
    <w:rsid w:val="00D518B7"/>
    <w:rsid w:val="00D6626B"/>
    <w:rsid w:val="00DB27F1"/>
    <w:rsid w:val="00DB741A"/>
    <w:rsid w:val="00DC778F"/>
    <w:rsid w:val="00DE60C3"/>
    <w:rsid w:val="00E128E0"/>
    <w:rsid w:val="00E341D5"/>
    <w:rsid w:val="00E537F1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B0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B0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15</TotalTime>
  <Pages>4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2017-12-21T07:24:00Z</cp:lastPrinted>
  <dcterms:created xsi:type="dcterms:W3CDTF">2019-12-11T08:54:00Z</dcterms:created>
  <dcterms:modified xsi:type="dcterms:W3CDTF">2019-12-17T03:41:00Z</dcterms:modified>
</cp:coreProperties>
</file>