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64" w:rsidRDefault="00733164" w:rsidP="00733164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GoBack"/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2563</w:t>
      </w:r>
    </w:p>
    <w:bookmarkEnd w:id="0"/>
    <w:p w:rsidR="00DC778F" w:rsidRDefault="009E7151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E71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โรงเรียนศรีสุตาวิทยา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4605" w:type="dxa"/>
        <w:tblLook w:val="04A0" w:firstRow="1" w:lastRow="0" w:firstColumn="1" w:lastColumn="0" w:noHBand="0" w:noVBand="1"/>
      </w:tblPr>
      <w:tblGrid>
        <w:gridCol w:w="3227"/>
        <w:gridCol w:w="1560"/>
        <w:gridCol w:w="1327"/>
        <w:gridCol w:w="2074"/>
        <w:gridCol w:w="1739"/>
        <w:gridCol w:w="1327"/>
        <w:gridCol w:w="1327"/>
        <w:gridCol w:w="2024"/>
      </w:tblGrid>
      <w:tr w:rsidR="0095684B" w:rsidRPr="00DE60C3" w:rsidTr="00B7428A">
        <w:tc>
          <w:tcPr>
            <w:tcW w:w="32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207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B7428A">
        <w:tc>
          <w:tcPr>
            <w:tcW w:w="3227" w:type="dxa"/>
          </w:tcPr>
          <w:p w:rsidR="00B37D5C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โครงการปฐมนิเทศนักเรียนใหม่ประจำปี 2563</w:t>
            </w:r>
          </w:p>
        </w:tc>
        <w:tc>
          <w:tcPr>
            <w:tcW w:w="1560" w:type="dxa"/>
          </w:tcPr>
          <w:p w:rsidR="0095684B" w:rsidRPr="00DC778F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84B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84B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84B" w:rsidRPr="00B7428A" w:rsidRDefault="00956C9F" w:rsidP="00B7428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56C9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โรงเรียนศรีสุตาวิทยา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956C9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956C9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95684B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1327" w:type="dxa"/>
          </w:tcPr>
          <w:p w:rsidR="0095684B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95684B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ฝ่ายวิชาการ</w:t>
            </w:r>
          </w:p>
        </w:tc>
      </w:tr>
      <w:tr w:rsidR="00956C9F" w:rsidRPr="00DE60C3" w:rsidTr="00B7428A">
        <w:tc>
          <w:tcPr>
            <w:tcW w:w="3227" w:type="dxa"/>
          </w:tcPr>
          <w:p w:rsidR="00956C9F" w:rsidRPr="00956C9F" w:rsidRDefault="00956C9F" w:rsidP="0095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โครงการปัจฉิมนิเทศนักเรียนประจำปี 2563</w:t>
            </w:r>
          </w:p>
        </w:tc>
        <w:tc>
          <w:tcPr>
            <w:tcW w:w="1560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C9F" w:rsidRDefault="00956C9F">
            <w:r w:rsidRPr="00EC22D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C9F" w:rsidRDefault="00956C9F">
            <w:r w:rsidRPr="00AD7A4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โรงเรียนศรีสุตาวิทยา</w:t>
            </w:r>
            <w:r w:rsidRPr="00AD7A4C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มี.ค.63</w:t>
            </w:r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ฝ่ายวิชาการ</w:t>
            </w:r>
          </w:p>
        </w:tc>
      </w:tr>
      <w:tr w:rsidR="00956C9F" w:rsidRPr="00DE60C3" w:rsidTr="00B7428A">
        <w:tc>
          <w:tcPr>
            <w:tcW w:w="3227" w:type="dxa"/>
          </w:tcPr>
          <w:p w:rsidR="00956C9F" w:rsidRDefault="00956C9F" w:rsidP="0095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โครงการบรรพชา อุปสมบท </w:t>
            </w:r>
            <w:r w:rsidR="00B742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เฉลิมพระเกียรติฯ</w:t>
            </w:r>
          </w:p>
        </w:tc>
        <w:tc>
          <w:tcPr>
            <w:tcW w:w="1560" w:type="dxa"/>
          </w:tcPr>
          <w:p w:rsidR="00956C9F" w:rsidRDefault="00956C9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074" w:type="dxa"/>
          </w:tcPr>
          <w:p w:rsidR="00956C9F" w:rsidRDefault="00956C9F">
            <w:r w:rsidRPr="00EC22D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956C9F" w:rsidRDefault="00956C9F">
            <w:r w:rsidRPr="00AD7A4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โรงเรียนศรีสุตาวิทยา</w:t>
            </w:r>
            <w:r w:rsidRPr="00AD7A4C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มี.ค.-พ.ค.63</w:t>
            </w:r>
          </w:p>
        </w:tc>
        <w:tc>
          <w:tcPr>
            <w:tcW w:w="1327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C9F" w:rsidRPr="00DE60C3" w:rsidRDefault="00956C9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ฝ่ายกิจการนักศึกษา</w:t>
            </w:r>
          </w:p>
        </w:tc>
      </w:tr>
      <w:tr w:rsidR="00B7428A" w:rsidRPr="00DE60C3" w:rsidTr="00B7428A">
        <w:tc>
          <w:tcPr>
            <w:tcW w:w="3227" w:type="dxa"/>
          </w:tcPr>
          <w:p w:rsidR="00B7428A" w:rsidRDefault="00B7428A" w:rsidP="00B74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โครงการเจริญพระพุทธมนต์ถวายพระพรชัยพระบาทสมเด็จพระเจ้าอยู่หัวฯ ทุกวันที่ 28 ของเดือน</w:t>
            </w:r>
          </w:p>
        </w:tc>
        <w:tc>
          <w:tcPr>
            <w:tcW w:w="1560" w:type="dxa"/>
          </w:tcPr>
          <w:p w:rsidR="00B7428A" w:rsidRDefault="00B7428A" w:rsidP="00B74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นักเรียน/ครู/ประชาชน</w:t>
            </w:r>
          </w:p>
        </w:tc>
        <w:tc>
          <w:tcPr>
            <w:tcW w:w="1327" w:type="dxa"/>
          </w:tcPr>
          <w:p w:rsidR="00B7428A" w:rsidRDefault="00B7428A" w:rsidP="00B74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2074" w:type="dxa"/>
          </w:tcPr>
          <w:p w:rsidR="00B7428A" w:rsidRDefault="00B7428A" w:rsidP="00B7428A">
            <w:r w:rsidRPr="00EC22D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      ผู้เข้าร่วมกิจกรรมเกิดความพึงพอใจ</w:t>
            </w:r>
          </w:p>
        </w:tc>
        <w:tc>
          <w:tcPr>
            <w:tcW w:w="1739" w:type="dxa"/>
          </w:tcPr>
          <w:p w:rsidR="00B7428A" w:rsidRDefault="00B7428A" w:rsidP="00B7428A">
            <w:r w:rsidRPr="00AD7A4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โรงเรียนศรีสุตาวิทยา</w:t>
            </w:r>
            <w:r w:rsidRPr="00AD7A4C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ชุมชนบ้านนาขนัน อ.</w:t>
            </w:r>
            <w:proofErr w:type="spellStart"/>
            <w:r w:rsidRPr="00AD7A4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เขมราฐ</w:t>
            </w:r>
            <w:proofErr w:type="spellEnd"/>
          </w:p>
        </w:tc>
        <w:tc>
          <w:tcPr>
            <w:tcW w:w="1327" w:type="dxa"/>
          </w:tcPr>
          <w:p w:rsidR="00B7428A" w:rsidRDefault="00B7428A" w:rsidP="00B74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B7428A" w:rsidRPr="00DE60C3" w:rsidRDefault="00B7428A" w:rsidP="00B742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2024" w:type="dxa"/>
          </w:tcPr>
          <w:p w:rsidR="00B7428A" w:rsidRDefault="00B7428A" w:rsidP="00B74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87E7C" w:rsidRPr="00956C9F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956C9F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0AD" w:rsidRDefault="00BF40AD">
      <w:r>
        <w:separator/>
      </w:r>
    </w:p>
  </w:endnote>
  <w:endnote w:type="continuationSeparator" w:id="0">
    <w:p w:rsidR="00BF40AD" w:rsidRDefault="00BF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0AD" w:rsidRDefault="00BF40AD">
      <w:r>
        <w:separator/>
      </w:r>
    </w:p>
  </w:footnote>
  <w:footnote w:type="continuationSeparator" w:id="0">
    <w:p w:rsidR="00BF40AD" w:rsidRDefault="00BF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D28C9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53594"/>
    <w:rsid w:val="005F4EE0"/>
    <w:rsid w:val="006255A5"/>
    <w:rsid w:val="006A4118"/>
    <w:rsid w:val="006B17F4"/>
    <w:rsid w:val="006D16F7"/>
    <w:rsid w:val="006D27E7"/>
    <w:rsid w:val="007319BA"/>
    <w:rsid w:val="00733164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56C9F"/>
    <w:rsid w:val="00990D85"/>
    <w:rsid w:val="009C74E1"/>
    <w:rsid w:val="009D74D7"/>
    <w:rsid w:val="009E7151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7428A"/>
    <w:rsid w:val="00B80B01"/>
    <w:rsid w:val="00B84631"/>
    <w:rsid w:val="00B8566C"/>
    <w:rsid w:val="00B97A80"/>
    <w:rsid w:val="00BC047A"/>
    <w:rsid w:val="00BC63B7"/>
    <w:rsid w:val="00BF40AD"/>
    <w:rsid w:val="00C13F57"/>
    <w:rsid w:val="00C45F4C"/>
    <w:rsid w:val="00C71B04"/>
    <w:rsid w:val="00C87E7C"/>
    <w:rsid w:val="00C94909"/>
    <w:rsid w:val="00CC5703"/>
    <w:rsid w:val="00D2513B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A70FD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31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2017-12-21T07:24:00Z</cp:lastPrinted>
  <dcterms:created xsi:type="dcterms:W3CDTF">2019-12-12T04:04:00Z</dcterms:created>
  <dcterms:modified xsi:type="dcterms:W3CDTF">2019-12-17T03:32:00Z</dcterms:modified>
</cp:coreProperties>
</file>