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852" w:rsidRDefault="00DC778F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C778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แผนปฏิบัติการ</w:t>
      </w:r>
      <w:r w:rsidR="005244D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ส่งเสริมคุณธรรมจังหวัดอุบลราชธานี </w:t>
      </w:r>
      <w:r w:rsidRPr="00DC778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ประจำปีงบประมาณ พ.ศ. 2563</w:t>
      </w:r>
    </w:p>
    <w:p w:rsidR="005244DB" w:rsidRPr="00DE60C3" w:rsidRDefault="005244DB" w:rsidP="00DE60C3">
      <w:pPr>
        <w:jc w:val="center"/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สำนักงาน</w:t>
      </w:r>
      <w:r w:rsidR="00F84C77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ประมงจังหวัดอุบลราชธานี</w:t>
      </w:r>
    </w:p>
    <w:tbl>
      <w:tblPr>
        <w:tblStyle w:val="aa"/>
        <w:tblpPr w:leftFromText="180" w:rightFromText="180" w:vertAnchor="page" w:horzAnchor="margin" w:tblpXSpec="center" w:tblpY="2443"/>
        <w:tblW w:w="14992" w:type="dxa"/>
        <w:tblLook w:val="04A0" w:firstRow="1" w:lastRow="0" w:firstColumn="1" w:lastColumn="0" w:noHBand="0" w:noVBand="1"/>
      </w:tblPr>
      <w:tblGrid>
        <w:gridCol w:w="4361"/>
        <w:gridCol w:w="1560"/>
        <w:gridCol w:w="1327"/>
        <w:gridCol w:w="1327"/>
        <w:gridCol w:w="1739"/>
        <w:gridCol w:w="1327"/>
        <w:gridCol w:w="1327"/>
        <w:gridCol w:w="2024"/>
      </w:tblGrid>
      <w:tr w:rsidR="0095684B" w:rsidRPr="00DE60C3" w:rsidTr="0095684B">
        <w:tc>
          <w:tcPr>
            <w:tcW w:w="4361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95684B" w:rsidRPr="00DE60C3" w:rsidTr="0095684B">
        <w:tc>
          <w:tcPr>
            <w:tcW w:w="4361" w:type="dxa"/>
          </w:tcPr>
          <w:p w:rsidR="00B37D5C" w:rsidRPr="00DE60C3" w:rsidRDefault="00FA7F0E" w:rsidP="0095684B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โครงการส่งเสริมประเพณีทำบุญตักบาตรและถวายดอกบัวทุกวันอาทิตย์ร่วมกับจังหวัดอุบลราชธานีเพื่อเป็นพุทธบูชา</w:t>
            </w:r>
          </w:p>
        </w:tc>
        <w:tc>
          <w:tcPr>
            <w:tcW w:w="1560" w:type="dxa"/>
          </w:tcPr>
          <w:p w:rsidR="0095684B" w:rsidRPr="00DC778F" w:rsidRDefault="00FA7F0E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ข้าราชการ/ลูกจ้างประจำ/พนักงานราชการ</w:t>
            </w:r>
          </w:p>
        </w:tc>
        <w:tc>
          <w:tcPr>
            <w:tcW w:w="1327" w:type="dxa"/>
          </w:tcPr>
          <w:p w:rsidR="0095684B" w:rsidRPr="00DE60C3" w:rsidRDefault="00FA7F0E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 คน</w:t>
            </w:r>
          </w:p>
        </w:tc>
        <w:tc>
          <w:tcPr>
            <w:tcW w:w="1327" w:type="dxa"/>
          </w:tcPr>
          <w:p w:rsidR="0095684B" w:rsidRPr="00DE60C3" w:rsidRDefault="00FA7F0E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ผู้เข้าร่วมกิจกรรมไม่น้อยกว่าร้อยละ 80</w:t>
            </w:r>
          </w:p>
        </w:tc>
        <w:tc>
          <w:tcPr>
            <w:tcW w:w="1739" w:type="dxa"/>
          </w:tcPr>
          <w:p w:rsidR="0095684B" w:rsidRPr="00FA7F0E" w:rsidRDefault="00FA7F0E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 มณฑลพิธีทุ่งศรีเมือง ตำบลในเมือง อำเภอเมืองอุบลราชธานี</w:t>
            </w:r>
          </w:p>
        </w:tc>
        <w:tc>
          <w:tcPr>
            <w:tcW w:w="1327" w:type="dxa"/>
          </w:tcPr>
          <w:p w:rsidR="0095684B" w:rsidRPr="00FA7F0E" w:rsidRDefault="00FA7F0E" w:rsidP="00956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62-ก.ย.63</w:t>
            </w:r>
          </w:p>
        </w:tc>
        <w:tc>
          <w:tcPr>
            <w:tcW w:w="1327" w:type="dxa"/>
          </w:tcPr>
          <w:p w:rsidR="0095684B" w:rsidRPr="00DE60C3" w:rsidRDefault="00FA7F0E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2024" w:type="dxa"/>
          </w:tcPr>
          <w:p w:rsidR="0095684B" w:rsidRPr="00DE60C3" w:rsidRDefault="00FA7F0E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.ประมงจังหวัด</w:t>
            </w:r>
          </w:p>
        </w:tc>
      </w:tr>
      <w:tr w:rsidR="00FA7F0E" w:rsidRPr="00DE60C3" w:rsidTr="0095684B">
        <w:tc>
          <w:tcPr>
            <w:tcW w:w="4361" w:type="dxa"/>
          </w:tcPr>
          <w:p w:rsidR="00FA7F0E" w:rsidRPr="00DE60C3" w:rsidRDefault="00FA7F0E" w:rsidP="00FA7F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โครงการส่งเสริมการทำบุญ ฟังเทศน์ ปฏิบัติธรรม ทำดีด้วยหัวใจ เพื่อประพฤติปฏิบัติตนเป็นเจ้าหน้าที่ของรัฐที่ดี</w:t>
            </w:r>
          </w:p>
        </w:tc>
        <w:tc>
          <w:tcPr>
            <w:tcW w:w="1560" w:type="dxa"/>
          </w:tcPr>
          <w:p w:rsidR="00FA7F0E" w:rsidRPr="00DC778F" w:rsidRDefault="00FA7F0E" w:rsidP="00FA7F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ข้าราชการ/ลูกจ้างประจำ/พนักงานราชการ</w:t>
            </w:r>
          </w:p>
        </w:tc>
        <w:tc>
          <w:tcPr>
            <w:tcW w:w="1327" w:type="dxa"/>
          </w:tcPr>
          <w:p w:rsidR="00FA7F0E" w:rsidRPr="00DE60C3" w:rsidRDefault="00FA7F0E" w:rsidP="00FA7F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 คน</w:t>
            </w:r>
          </w:p>
        </w:tc>
        <w:tc>
          <w:tcPr>
            <w:tcW w:w="1327" w:type="dxa"/>
          </w:tcPr>
          <w:p w:rsidR="00FA7F0E" w:rsidRPr="00DE60C3" w:rsidRDefault="00FA7F0E" w:rsidP="00FA7F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ผู้เข้าร่วมกิจกรรมไม่น้อยกว่าร้อยละ 80</w:t>
            </w:r>
          </w:p>
        </w:tc>
        <w:tc>
          <w:tcPr>
            <w:tcW w:w="1739" w:type="dxa"/>
          </w:tcPr>
          <w:p w:rsidR="00FA7F0E" w:rsidRPr="00FA7F0E" w:rsidRDefault="00FA7F0E" w:rsidP="00FA7F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สถานที่ตามที่กำหนดตามความเหมาะสม</w:t>
            </w:r>
          </w:p>
        </w:tc>
        <w:tc>
          <w:tcPr>
            <w:tcW w:w="1327" w:type="dxa"/>
          </w:tcPr>
          <w:p w:rsidR="00FA7F0E" w:rsidRPr="00FA7F0E" w:rsidRDefault="00FA7F0E" w:rsidP="00FA7F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62-ก.ย.63</w:t>
            </w:r>
          </w:p>
        </w:tc>
        <w:tc>
          <w:tcPr>
            <w:tcW w:w="1327" w:type="dxa"/>
          </w:tcPr>
          <w:p w:rsidR="00FA7F0E" w:rsidRPr="00DE60C3" w:rsidRDefault="00FA7F0E" w:rsidP="00FA7F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4" w:type="dxa"/>
          </w:tcPr>
          <w:p w:rsidR="00FA7F0E" w:rsidRPr="00DE60C3" w:rsidRDefault="00FA7F0E" w:rsidP="00FA7F0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.ประมงจังหวัด</w:t>
            </w:r>
          </w:p>
        </w:tc>
      </w:tr>
      <w:tr w:rsidR="00FA7F0E" w:rsidRPr="00DE60C3" w:rsidTr="0095684B">
        <w:tc>
          <w:tcPr>
            <w:tcW w:w="4361" w:type="dxa"/>
          </w:tcPr>
          <w:p w:rsidR="00FA7F0E" w:rsidRPr="00DE60C3" w:rsidRDefault="00FA7F0E" w:rsidP="00FA7F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โครงการส่งเสริมวินัย คุณธรรม จริยธรรม</w:t>
            </w:r>
          </w:p>
        </w:tc>
        <w:tc>
          <w:tcPr>
            <w:tcW w:w="1560" w:type="dxa"/>
          </w:tcPr>
          <w:p w:rsidR="00FA7F0E" w:rsidRPr="00DC778F" w:rsidRDefault="00FA7F0E" w:rsidP="00FA7F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ข้าราชการ/ลูกจ้างประจำ/พนักงานราชการ</w:t>
            </w:r>
          </w:p>
        </w:tc>
        <w:tc>
          <w:tcPr>
            <w:tcW w:w="1327" w:type="dxa"/>
          </w:tcPr>
          <w:p w:rsidR="00FA7F0E" w:rsidRPr="00DE60C3" w:rsidRDefault="00FA7F0E" w:rsidP="00FA7F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 คน</w:t>
            </w:r>
          </w:p>
        </w:tc>
        <w:tc>
          <w:tcPr>
            <w:tcW w:w="1327" w:type="dxa"/>
          </w:tcPr>
          <w:p w:rsidR="00FA7F0E" w:rsidRPr="00DE60C3" w:rsidRDefault="00FA7F0E" w:rsidP="00FA7F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บุคลากรที่ผ่านการพัฒนานำมาประยุกต์ใช้ไม่น้อยกว่าร้อยละ 80</w:t>
            </w:r>
          </w:p>
        </w:tc>
        <w:tc>
          <w:tcPr>
            <w:tcW w:w="1739" w:type="dxa"/>
          </w:tcPr>
          <w:p w:rsidR="00FA7F0E" w:rsidRPr="00FA7F0E" w:rsidRDefault="00FA7F0E" w:rsidP="00FA7F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ตามที่กรมประมงกำหนด</w:t>
            </w:r>
          </w:p>
        </w:tc>
        <w:tc>
          <w:tcPr>
            <w:tcW w:w="1327" w:type="dxa"/>
          </w:tcPr>
          <w:p w:rsidR="00FA7F0E" w:rsidRPr="00FA7F0E" w:rsidRDefault="00FA7F0E" w:rsidP="00FA7F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62-ก.ย.63</w:t>
            </w:r>
          </w:p>
        </w:tc>
        <w:tc>
          <w:tcPr>
            <w:tcW w:w="1327" w:type="dxa"/>
          </w:tcPr>
          <w:p w:rsidR="00FA7F0E" w:rsidRPr="00DE60C3" w:rsidRDefault="00FA7F0E" w:rsidP="00FA7F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5,000/คน/ครั้ง</w:t>
            </w:r>
          </w:p>
        </w:tc>
        <w:tc>
          <w:tcPr>
            <w:tcW w:w="2024" w:type="dxa"/>
          </w:tcPr>
          <w:p w:rsidR="00FA7F0E" w:rsidRPr="00DE60C3" w:rsidRDefault="00FA7F0E" w:rsidP="00FA7F0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.ประมงจังหวัด</w:t>
            </w:r>
          </w:p>
        </w:tc>
      </w:tr>
    </w:tbl>
    <w:p w:rsidR="00C87E7C" w:rsidRPr="00DE60C3" w:rsidRDefault="00C87E7C" w:rsidP="00A7390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</w:p>
    <w:sectPr w:rsidR="00C87E7C" w:rsidRPr="00DE60C3" w:rsidSect="00A20852">
      <w:headerReference w:type="even" r:id="rId7"/>
      <w:headerReference w:type="default" r:id="rId8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F74" w:rsidRDefault="00010F74">
      <w:r>
        <w:separator/>
      </w:r>
    </w:p>
  </w:endnote>
  <w:endnote w:type="continuationSeparator" w:id="0">
    <w:p w:rsidR="00010F74" w:rsidRDefault="00010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F74" w:rsidRDefault="00010F74">
      <w:r>
        <w:separator/>
      </w:r>
    </w:p>
  </w:footnote>
  <w:footnote w:type="continuationSeparator" w:id="0">
    <w:p w:rsidR="00010F74" w:rsidRDefault="00010F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B84631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DC778F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3B7"/>
    <w:rsid w:val="000009B3"/>
    <w:rsid w:val="00010F74"/>
    <w:rsid w:val="00041424"/>
    <w:rsid w:val="0006583D"/>
    <w:rsid w:val="000D658D"/>
    <w:rsid w:val="00107DC9"/>
    <w:rsid w:val="001110A5"/>
    <w:rsid w:val="00135E02"/>
    <w:rsid w:val="00144D3A"/>
    <w:rsid w:val="00150596"/>
    <w:rsid w:val="00193FB7"/>
    <w:rsid w:val="001F5E85"/>
    <w:rsid w:val="00234405"/>
    <w:rsid w:val="002747A4"/>
    <w:rsid w:val="002974C7"/>
    <w:rsid w:val="002E1EB8"/>
    <w:rsid w:val="003126D7"/>
    <w:rsid w:val="00337BB7"/>
    <w:rsid w:val="00387B20"/>
    <w:rsid w:val="003B0B81"/>
    <w:rsid w:val="003B1134"/>
    <w:rsid w:val="003B69BB"/>
    <w:rsid w:val="00410248"/>
    <w:rsid w:val="004470AA"/>
    <w:rsid w:val="004B2D68"/>
    <w:rsid w:val="004B4D7E"/>
    <w:rsid w:val="004C53C8"/>
    <w:rsid w:val="004D7CFA"/>
    <w:rsid w:val="004F6489"/>
    <w:rsid w:val="005244DB"/>
    <w:rsid w:val="00553594"/>
    <w:rsid w:val="005F4EE0"/>
    <w:rsid w:val="006255A5"/>
    <w:rsid w:val="006A4118"/>
    <w:rsid w:val="006B17F4"/>
    <w:rsid w:val="006D16F7"/>
    <w:rsid w:val="006D27E7"/>
    <w:rsid w:val="007319BA"/>
    <w:rsid w:val="00740093"/>
    <w:rsid w:val="007941B5"/>
    <w:rsid w:val="007D045D"/>
    <w:rsid w:val="007E049F"/>
    <w:rsid w:val="007E6E95"/>
    <w:rsid w:val="008535D9"/>
    <w:rsid w:val="0085437F"/>
    <w:rsid w:val="0086677E"/>
    <w:rsid w:val="008720A2"/>
    <w:rsid w:val="00904C2B"/>
    <w:rsid w:val="00920AAA"/>
    <w:rsid w:val="00921E9F"/>
    <w:rsid w:val="00923102"/>
    <w:rsid w:val="00946E2C"/>
    <w:rsid w:val="00951D06"/>
    <w:rsid w:val="0095684B"/>
    <w:rsid w:val="00990D85"/>
    <w:rsid w:val="009C74E1"/>
    <w:rsid w:val="009D74D7"/>
    <w:rsid w:val="00A20852"/>
    <w:rsid w:val="00A23A5D"/>
    <w:rsid w:val="00A60D81"/>
    <w:rsid w:val="00A64D45"/>
    <w:rsid w:val="00A64DF4"/>
    <w:rsid w:val="00A73904"/>
    <w:rsid w:val="00A97E58"/>
    <w:rsid w:val="00AB3BC8"/>
    <w:rsid w:val="00AD0725"/>
    <w:rsid w:val="00AD5A3A"/>
    <w:rsid w:val="00AE4267"/>
    <w:rsid w:val="00B02F5B"/>
    <w:rsid w:val="00B37D5C"/>
    <w:rsid w:val="00B52F78"/>
    <w:rsid w:val="00B80B01"/>
    <w:rsid w:val="00B84631"/>
    <w:rsid w:val="00B8566C"/>
    <w:rsid w:val="00B97A80"/>
    <w:rsid w:val="00BC047A"/>
    <w:rsid w:val="00BC63B7"/>
    <w:rsid w:val="00C13F57"/>
    <w:rsid w:val="00C45F4C"/>
    <w:rsid w:val="00C71B04"/>
    <w:rsid w:val="00C87E7C"/>
    <w:rsid w:val="00C94909"/>
    <w:rsid w:val="00CC5703"/>
    <w:rsid w:val="00D35165"/>
    <w:rsid w:val="00D518B7"/>
    <w:rsid w:val="00D6626B"/>
    <w:rsid w:val="00DB27F1"/>
    <w:rsid w:val="00DB741A"/>
    <w:rsid w:val="00DC778F"/>
    <w:rsid w:val="00DE60C3"/>
    <w:rsid w:val="00E341D5"/>
    <w:rsid w:val="00E537F1"/>
    <w:rsid w:val="00EB0F1C"/>
    <w:rsid w:val="00EE0C32"/>
    <w:rsid w:val="00F116A9"/>
    <w:rsid w:val="00F23720"/>
    <w:rsid w:val="00F57925"/>
    <w:rsid w:val="00F834BF"/>
    <w:rsid w:val="00F84C77"/>
    <w:rsid w:val="00F9517D"/>
    <w:rsid w:val="00FA7F0E"/>
    <w:rsid w:val="00FB3EF2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A7F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A7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8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2017-12-21T07:24:00Z</cp:lastPrinted>
  <dcterms:created xsi:type="dcterms:W3CDTF">2019-12-17T03:23:00Z</dcterms:created>
  <dcterms:modified xsi:type="dcterms:W3CDTF">2019-12-17T03:31:00Z</dcterms:modified>
</cp:coreProperties>
</file>