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4F8" w:rsidRDefault="001564F8" w:rsidP="001564F8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แผนปฏิบัติการส่งเสริมคุณธรรมจังหวัดอุบลราชธานี ประจำปีงบประมาณ พ.ศ. 2563</w:t>
      </w:r>
    </w:p>
    <w:p w:rsidR="00DC778F" w:rsidRDefault="00FB5412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โรงพยาบาลสรรพสิทธิประสงค์</w:t>
      </w:r>
      <w:r w:rsidR="00DC778F" w:rsidRPr="00DC778F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:rsidR="00A20852" w:rsidRPr="00DE60C3" w:rsidRDefault="00A20852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</w:p>
    <w:tbl>
      <w:tblPr>
        <w:tblStyle w:val="aa"/>
        <w:tblpPr w:leftFromText="180" w:rightFromText="180" w:vertAnchor="page" w:horzAnchor="margin" w:tblpXSpec="center" w:tblpY="2443"/>
        <w:tblW w:w="14992" w:type="dxa"/>
        <w:tblLook w:val="04A0" w:firstRow="1" w:lastRow="0" w:firstColumn="1" w:lastColumn="0" w:noHBand="0" w:noVBand="1"/>
      </w:tblPr>
      <w:tblGrid>
        <w:gridCol w:w="4361"/>
        <w:gridCol w:w="1560"/>
        <w:gridCol w:w="1327"/>
        <w:gridCol w:w="1327"/>
        <w:gridCol w:w="1739"/>
        <w:gridCol w:w="1327"/>
        <w:gridCol w:w="1327"/>
        <w:gridCol w:w="2024"/>
      </w:tblGrid>
      <w:tr w:rsidR="0095684B" w:rsidRPr="00DE60C3" w:rsidTr="0095684B">
        <w:tc>
          <w:tcPr>
            <w:tcW w:w="4361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95684B" w:rsidRPr="00DE60C3" w:rsidTr="0095684B">
        <w:tc>
          <w:tcPr>
            <w:tcW w:w="4361" w:type="dxa"/>
          </w:tcPr>
          <w:p w:rsidR="0095684B" w:rsidRDefault="00DC778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778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FB5412">
              <w:rPr>
                <w:rFonts w:ascii="TH SarabunPSK" w:hAnsi="TH SarabunPSK" w:cs="TH SarabunPSK" w:hint="cs"/>
                <w:sz w:val="32"/>
                <w:szCs w:val="32"/>
                <w:cs/>
              </w:rPr>
              <w:t>หยุดบุหรี่เทิดไท้องค์ราชันย์</w:t>
            </w:r>
            <w:r w:rsidRPr="00DC7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</w:p>
          <w:p w:rsidR="00B37D5C" w:rsidRPr="00DE60C3" w:rsidRDefault="00B37D5C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95684B" w:rsidRPr="00DC778F" w:rsidRDefault="00DC778F" w:rsidP="00FB54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778F">
              <w:rPr>
                <w:rFonts w:ascii="TH SarabunPSK" w:hAnsi="TH SarabunPSK" w:cs="TH SarabunPSK"/>
                <w:sz w:val="32"/>
                <w:szCs w:val="32"/>
                <w:cs/>
              </w:rPr>
              <w:t>บุ</w:t>
            </w:r>
            <w:r w:rsidR="00E86DA9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DC778F">
              <w:rPr>
                <w:rFonts w:ascii="TH SarabunPSK" w:hAnsi="TH SarabunPSK" w:cs="TH SarabunPSK"/>
                <w:sz w:val="32"/>
                <w:szCs w:val="32"/>
                <w:cs/>
              </w:rPr>
              <w:t>ลากร</w:t>
            </w:r>
            <w:r w:rsidR="00FB5412">
              <w:rPr>
                <w:rFonts w:ascii="TH SarabunPSK" w:hAnsi="TH SarabunPSK" w:cs="TH SarabunPSK" w:hint="cs"/>
                <w:sz w:val="32"/>
                <w:szCs w:val="32"/>
                <w:cs/>
              </w:rPr>
              <w:t>/ผู้เข้ารับบริการ</w:t>
            </w:r>
            <w:r w:rsidRPr="00DC7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รวม  </w:t>
            </w:r>
            <w:r w:rsidR="00FB5412">
              <w:rPr>
                <w:rFonts w:ascii="TH SarabunPSK" w:hAnsi="TH SarabunPSK" w:cs="TH SarabunPSK"/>
                <w:sz w:val="32"/>
                <w:szCs w:val="32"/>
              </w:rPr>
              <w:t>5,00</w:t>
            </w:r>
            <w:r w:rsidRPr="00DC778F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DC778F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327" w:type="dxa"/>
          </w:tcPr>
          <w:p w:rsidR="0095684B" w:rsidRPr="00DE60C3" w:rsidRDefault="00FB5412" w:rsidP="00FB54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  <w:r w:rsidR="00DC77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327" w:type="dxa"/>
          </w:tcPr>
          <w:p w:rsidR="0095684B" w:rsidRPr="00DE60C3" w:rsidRDefault="00DC778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7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ร้อยละของหน่วยงานในสังกัดกระทรวงสาธารณสุขผ่านการประเมิน </w:t>
            </w:r>
            <w:r w:rsidRPr="00DC778F">
              <w:rPr>
                <w:rFonts w:ascii="TH SarabunPSK" w:hAnsi="TH SarabunPSK" w:cs="TH SarabunPSK"/>
                <w:sz w:val="32"/>
                <w:szCs w:val="32"/>
              </w:rPr>
              <w:t>ITA</w:t>
            </w:r>
          </w:p>
        </w:tc>
        <w:tc>
          <w:tcPr>
            <w:tcW w:w="1739" w:type="dxa"/>
          </w:tcPr>
          <w:p w:rsidR="002C4129" w:rsidRDefault="002C4129" w:rsidP="002C41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ชยางกูร</w:t>
            </w:r>
            <w:proofErr w:type="spellEnd"/>
          </w:p>
          <w:p w:rsidR="002C4129" w:rsidRDefault="002C4129" w:rsidP="002C41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ท่าวังหิน</w:t>
            </w:r>
          </w:p>
          <w:p w:rsidR="002C4129" w:rsidRDefault="002C4129" w:rsidP="002C41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วัดปทุมมาลัย</w:t>
            </w:r>
          </w:p>
          <w:p w:rsidR="002C4129" w:rsidRDefault="002C4129" w:rsidP="002C41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ปทุมวิทยากร</w:t>
            </w:r>
          </w:p>
          <w:p w:rsidR="0095684B" w:rsidRPr="00DE60C3" w:rsidRDefault="002C4129" w:rsidP="002C41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วัดใต้</w:t>
            </w:r>
          </w:p>
        </w:tc>
        <w:tc>
          <w:tcPr>
            <w:tcW w:w="1327" w:type="dxa"/>
          </w:tcPr>
          <w:p w:rsidR="0095684B" w:rsidRPr="00DE60C3" w:rsidRDefault="00FB5412" w:rsidP="00FB54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ธ.ค.62-ก.ย</w:t>
            </w:r>
            <w:r w:rsidR="00DC778F">
              <w:rPr>
                <w:rFonts w:ascii="TH SarabunPSK" w:hAnsi="TH SarabunPSK" w:cs="TH SarabunPSK" w:hint="cs"/>
                <w:sz w:val="32"/>
                <w:szCs w:val="32"/>
                <w:cs/>
              </w:rPr>
              <w:t>.63</w:t>
            </w:r>
          </w:p>
        </w:tc>
        <w:tc>
          <w:tcPr>
            <w:tcW w:w="1327" w:type="dxa"/>
          </w:tcPr>
          <w:p w:rsidR="0095684B" w:rsidRPr="00DE60C3" w:rsidRDefault="00DC778F" w:rsidP="00FB54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B5412">
              <w:rPr>
                <w:rFonts w:ascii="TH SarabunPSK" w:hAnsi="TH SarabunPSK" w:cs="TH SarabunPSK"/>
                <w:sz w:val="32"/>
                <w:szCs w:val="32"/>
              </w:rPr>
              <w:t>0,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024" w:type="dxa"/>
          </w:tcPr>
          <w:p w:rsidR="0095684B" w:rsidRDefault="00FB5412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ชยางกูร</w:t>
            </w:r>
            <w:proofErr w:type="spellEnd"/>
          </w:p>
          <w:p w:rsidR="00FB5412" w:rsidRDefault="00FB5412" w:rsidP="00FB54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ท่าวังหิน</w:t>
            </w:r>
          </w:p>
          <w:p w:rsidR="00FB5412" w:rsidRDefault="00FB5412" w:rsidP="00FB54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 w:rsidR="002C412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วัดปทุมมาลัย</w:t>
            </w:r>
          </w:p>
          <w:p w:rsidR="002C4129" w:rsidRDefault="002C4129" w:rsidP="002C41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ปทุมวิทยากร</w:t>
            </w:r>
          </w:p>
          <w:p w:rsidR="00FB5412" w:rsidRDefault="002C4129" w:rsidP="00FB54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วัดใต้</w:t>
            </w:r>
          </w:p>
          <w:p w:rsidR="00FB5412" w:rsidRDefault="00FB5412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412" w:rsidRPr="00DE60C3" w:rsidRDefault="00FB5412" w:rsidP="00956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6DA9" w:rsidRPr="00DE60C3" w:rsidTr="0095684B">
        <w:tc>
          <w:tcPr>
            <w:tcW w:w="4361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778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คลินิกไร้พุง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DPAC</w:t>
            </w:r>
          </w:p>
          <w:p w:rsidR="00E86DA9" w:rsidRPr="00DE60C3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E86DA9" w:rsidRPr="00DE60C3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778F">
              <w:rPr>
                <w:rFonts w:ascii="TH SarabunPSK" w:hAnsi="TH SarabunPSK" w:cs="TH SarabunPSK"/>
                <w:sz w:val="32"/>
                <w:szCs w:val="32"/>
                <w:cs/>
              </w:rPr>
              <w:t>บุ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DC778F">
              <w:rPr>
                <w:rFonts w:ascii="TH SarabunPSK" w:hAnsi="TH SarabunPSK" w:cs="TH SarabunPSK"/>
                <w:sz w:val="32"/>
                <w:szCs w:val="32"/>
                <w:cs/>
              </w:rPr>
              <w:t>ลากร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/ผู้เข้ารับบริการ</w:t>
            </w:r>
            <w:r w:rsidRPr="00DC7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รวม 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</w:t>
            </w:r>
            <w:r w:rsidRPr="00DC778F">
              <w:rPr>
                <w:rFonts w:ascii="TH SarabunPSK" w:hAnsi="TH SarabunPSK" w:cs="TH SarabunPSK"/>
                <w:sz w:val="32"/>
                <w:szCs w:val="32"/>
                <w:cs/>
              </w:rPr>
              <w:t>00 คน</w:t>
            </w:r>
          </w:p>
        </w:tc>
        <w:tc>
          <w:tcPr>
            <w:tcW w:w="1327" w:type="dxa"/>
          </w:tcPr>
          <w:p w:rsidR="00E86DA9" w:rsidRPr="00DE60C3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 คน</w:t>
            </w:r>
          </w:p>
        </w:tc>
        <w:tc>
          <w:tcPr>
            <w:tcW w:w="1327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77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ร้อยละของหน่วยงานในสังกัดกระทรวงสาธารณสุขผ่านการประเมิน </w:t>
            </w:r>
            <w:r w:rsidRPr="00DC778F">
              <w:rPr>
                <w:rFonts w:ascii="TH SarabunPSK" w:hAnsi="TH SarabunPSK" w:cs="TH SarabunPSK"/>
                <w:sz w:val="32"/>
                <w:szCs w:val="32"/>
              </w:rPr>
              <w:t>ITA</w:t>
            </w:r>
          </w:p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DA9" w:rsidRPr="00DE60C3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9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ท่าวังหิน</w:t>
            </w:r>
          </w:p>
          <w:p w:rsidR="00E86DA9" w:rsidRPr="00DE60C3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7" w:type="dxa"/>
          </w:tcPr>
          <w:p w:rsidR="00E86DA9" w:rsidRPr="00DE60C3" w:rsidRDefault="00E86DA9" w:rsidP="00E86D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E86DA9" w:rsidRPr="00DE60C3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16,800</w:t>
            </w:r>
          </w:p>
        </w:tc>
        <w:tc>
          <w:tcPr>
            <w:tcW w:w="2024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ท่าวังหิน</w:t>
            </w:r>
          </w:p>
          <w:p w:rsidR="00E86DA9" w:rsidRPr="00DE60C3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6DA9" w:rsidRPr="00DE60C3" w:rsidTr="0095684B">
        <w:tc>
          <w:tcPr>
            <w:tcW w:w="4361" w:type="dxa"/>
          </w:tcPr>
          <w:p w:rsidR="00E86DA9" w:rsidRPr="00DC778F" w:rsidRDefault="00E86DA9" w:rsidP="00E86D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โครงการพัฒนาศักยภาพจิตอาสาด้านสาธารณสุข</w:t>
            </w:r>
          </w:p>
        </w:tc>
        <w:tc>
          <w:tcPr>
            <w:tcW w:w="1560" w:type="dxa"/>
          </w:tcPr>
          <w:p w:rsidR="00E86DA9" w:rsidRPr="00DC778F" w:rsidRDefault="00E86DA9" w:rsidP="00E86D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จิตอาสาด้านสาธารณสุข จำนวน 200 คน</w:t>
            </w:r>
          </w:p>
        </w:tc>
        <w:tc>
          <w:tcPr>
            <w:tcW w:w="1327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 คน</w:t>
            </w:r>
          </w:p>
        </w:tc>
        <w:tc>
          <w:tcPr>
            <w:tcW w:w="1327" w:type="dxa"/>
          </w:tcPr>
          <w:p w:rsidR="00E86DA9" w:rsidRPr="00E86DA9" w:rsidRDefault="00E86DA9" w:rsidP="00E86DA9">
            <w:pPr>
              <w:rPr>
                <w:rFonts w:ascii="TH SarabunPSK" w:hAnsi="TH SarabunPSK" w:cs="TH SarabunPSK"/>
                <w:sz w:val="28"/>
              </w:rPr>
            </w:pPr>
            <w:r w:rsidRPr="00E86DA9">
              <w:rPr>
                <w:rFonts w:ascii="TH SarabunPSK" w:hAnsi="TH SarabunPSK" w:cs="TH SarabunPSK"/>
                <w:sz w:val="28"/>
                <w:cs/>
              </w:rPr>
              <w:t xml:space="preserve">ร้อยละของหน่วยงานในสังกัดกระทรวงสาธารณสุขผ่านการประเมิน </w:t>
            </w:r>
            <w:r w:rsidRPr="00E86DA9">
              <w:rPr>
                <w:rFonts w:ascii="TH SarabunPSK" w:hAnsi="TH SarabunPSK" w:cs="TH SarabunPSK"/>
                <w:sz w:val="28"/>
              </w:rPr>
              <w:t>ITA</w:t>
            </w:r>
          </w:p>
        </w:tc>
        <w:tc>
          <w:tcPr>
            <w:tcW w:w="1739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วัดปทุมมาลัย</w:t>
            </w:r>
          </w:p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7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ม.ค.63</w:t>
            </w:r>
          </w:p>
        </w:tc>
        <w:tc>
          <w:tcPr>
            <w:tcW w:w="1327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51,000</w:t>
            </w:r>
          </w:p>
        </w:tc>
        <w:tc>
          <w:tcPr>
            <w:tcW w:w="2024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วัดปทุมมาลัย</w:t>
            </w:r>
          </w:p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6DA9" w:rsidRPr="00DE60C3" w:rsidTr="0095684B">
        <w:tc>
          <w:tcPr>
            <w:tcW w:w="4361" w:type="dxa"/>
          </w:tcPr>
          <w:p w:rsidR="00E86DA9" w:rsidRPr="00DC778F" w:rsidRDefault="00E86DA9" w:rsidP="00E86D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โครงการชุมชนคนรักษ์สิ่งแวดล้อม</w:t>
            </w:r>
          </w:p>
        </w:tc>
        <w:tc>
          <w:tcPr>
            <w:tcW w:w="1560" w:type="dxa"/>
          </w:tcPr>
          <w:p w:rsidR="00E86DA9" w:rsidRPr="00DC778F" w:rsidRDefault="00E86DA9" w:rsidP="00E86D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บุคคลทั่วไป จำนวน 500 คน</w:t>
            </w:r>
          </w:p>
        </w:tc>
        <w:tc>
          <w:tcPr>
            <w:tcW w:w="1327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 คน</w:t>
            </w:r>
          </w:p>
        </w:tc>
        <w:tc>
          <w:tcPr>
            <w:tcW w:w="1327" w:type="dxa"/>
          </w:tcPr>
          <w:p w:rsidR="00E86DA9" w:rsidRPr="00E86DA9" w:rsidRDefault="00E86DA9" w:rsidP="00E86DA9">
            <w:pPr>
              <w:rPr>
                <w:rFonts w:ascii="TH SarabunPSK" w:hAnsi="TH SarabunPSK" w:cs="TH SarabunPSK"/>
                <w:sz w:val="28"/>
                <w:cs/>
              </w:rPr>
            </w:pPr>
            <w:r w:rsidRPr="00E86DA9">
              <w:rPr>
                <w:rFonts w:ascii="TH SarabunPSK" w:hAnsi="TH SarabunPSK" w:cs="TH SarabunPSK"/>
                <w:sz w:val="28"/>
                <w:cs/>
              </w:rPr>
              <w:t xml:space="preserve">ร้อยละของหน่วยงานในสังกัดกระทรวงสาธารณสุขผ่านการประเมิน </w:t>
            </w:r>
            <w:r w:rsidRPr="00E86DA9">
              <w:rPr>
                <w:rFonts w:ascii="TH SarabunPSK" w:hAnsi="TH SarabunPSK" w:cs="TH SarabunPSK"/>
                <w:sz w:val="28"/>
              </w:rPr>
              <w:t>ITA</w:t>
            </w:r>
          </w:p>
        </w:tc>
        <w:tc>
          <w:tcPr>
            <w:tcW w:w="1739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วัดปทุมวิทยากร</w:t>
            </w:r>
          </w:p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7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62-ก.ย. 63</w:t>
            </w:r>
          </w:p>
        </w:tc>
        <w:tc>
          <w:tcPr>
            <w:tcW w:w="1327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27,000</w:t>
            </w:r>
          </w:p>
        </w:tc>
        <w:tc>
          <w:tcPr>
            <w:tcW w:w="2024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วัดปทุมวิทยากร</w:t>
            </w:r>
          </w:p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6DA9" w:rsidRPr="00DE60C3" w:rsidTr="0095684B">
        <w:tc>
          <w:tcPr>
            <w:tcW w:w="4361" w:type="dxa"/>
          </w:tcPr>
          <w:p w:rsidR="00E86DA9" w:rsidRPr="00DC778F" w:rsidRDefault="00E86DA9" w:rsidP="00E86D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โครงการพัฒนาศักยภาพการดูแลตนเองของผู้สูงอายุ</w:t>
            </w:r>
          </w:p>
        </w:tc>
        <w:tc>
          <w:tcPr>
            <w:tcW w:w="1560" w:type="dxa"/>
          </w:tcPr>
          <w:p w:rsidR="00E86DA9" w:rsidRPr="00DC778F" w:rsidRDefault="00E86DA9" w:rsidP="005272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ผู้สูงอายุในเขตให้บริ</w:t>
            </w:r>
            <w:r w:rsidR="005272CA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 จำนวน 200 คน</w:t>
            </w:r>
          </w:p>
        </w:tc>
        <w:tc>
          <w:tcPr>
            <w:tcW w:w="1327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 คน</w:t>
            </w:r>
          </w:p>
        </w:tc>
        <w:tc>
          <w:tcPr>
            <w:tcW w:w="1327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28"/>
              </w:rPr>
            </w:pPr>
            <w:r w:rsidRPr="00E86DA9">
              <w:rPr>
                <w:rFonts w:ascii="TH SarabunPSK" w:hAnsi="TH SarabunPSK" w:cs="TH SarabunPSK"/>
                <w:sz w:val="28"/>
                <w:cs/>
              </w:rPr>
              <w:t xml:space="preserve">ร้อยละของหน่วยงานในสังกัดกระทรวงสาธารณสุขผ่านการประเมิน </w:t>
            </w:r>
            <w:r w:rsidRPr="00E86DA9">
              <w:rPr>
                <w:rFonts w:ascii="TH SarabunPSK" w:hAnsi="TH SarabunPSK" w:cs="TH SarabunPSK"/>
                <w:sz w:val="28"/>
              </w:rPr>
              <w:t>ITA</w:t>
            </w:r>
          </w:p>
          <w:p w:rsidR="005272CA" w:rsidRDefault="005272CA" w:rsidP="00E86DA9">
            <w:pPr>
              <w:rPr>
                <w:rFonts w:ascii="TH SarabunPSK" w:hAnsi="TH SarabunPSK" w:cs="TH SarabunPSK"/>
                <w:sz w:val="28"/>
              </w:rPr>
            </w:pPr>
          </w:p>
          <w:p w:rsidR="005272CA" w:rsidRDefault="005272CA" w:rsidP="00E86DA9">
            <w:pPr>
              <w:rPr>
                <w:rFonts w:ascii="TH SarabunPSK" w:hAnsi="TH SarabunPSK" w:cs="TH SarabunPSK"/>
                <w:sz w:val="28"/>
              </w:rPr>
            </w:pPr>
          </w:p>
          <w:p w:rsidR="005272CA" w:rsidRPr="00E86DA9" w:rsidRDefault="005272CA" w:rsidP="00E86DA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39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วัดใต้</w:t>
            </w:r>
          </w:p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7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62-ก.ย. 63</w:t>
            </w:r>
          </w:p>
        </w:tc>
        <w:tc>
          <w:tcPr>
            <w:tcW w:w="1327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30,000</w:t>
            </w:r>
          </w:p>
        </w:tc>
        <w:tc>
          <w:tcPr>
            <w:tcW w:w="2024" w:type="dxa"/>
          </w:tcPr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วัดใต้</w:t>
            </w:r>
          </w:p>
          <w:p w:rsidR="00E86DA9" w:rsidRDefault="00E86DA9" w:rsidP="00E86D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2CA" w:rsidRPr="00DE60C3" w:rsidTr="0095684B">
        <w:tc>
          <w:tcPr>
            <w:tcW w:w="4361" w:type="dxa"/>
          </w:tcPr>
          <w:p w:rsidR="005272CA" w:rsidRPr="00DC778F" w:rsidRDefault="005272CA" w:rsidP="005272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โครงการสีขาวอาหารสีเขียว</w:t>
            </w:r>
          </w:p>
        </w:tc>
        <w:tc>
          <w:tcPr>
            <w:tcW w:w="1560" w:type="dxa"/>
          </w:tcPr>
          <w:p w:rsidR="005272CA" w:rsidRPr="00DC778F" w:rsidRDefault="005272CA" w:rsidP="005272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บุคคลทั่วไปจำนวน 100 คน</w:t>
            </w:r>
          </w:p>
        </w:tc>
        <w:tc>
          <w:tcPr>
            <w:tcW w:w="1327" w:type="dxa"/>
          </w:tcPr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 คน</w:t>
            </w:r>
          </w:p>
        </w:tc>
        <w:tc>
          <w:tcPr>
            <w:tcW w:w="1327" w:type="dxa"/>
          </w:tcPr>
          <w:p w:rsidR="005272CA" w:rsidRP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DA9">
              <w:rPr>
                <w:rFonts w:ascii="TH SarabunPSK" w:hAnsi="TH SarabunPSK" w:cs="TH SarabunPSK"/>
                <w:sz w:val="28"/>
                <w:cs/>
              </w:rPr>
              <w:t xml:space="preserve">ร้อยละของหน่วยงานในสังกัดกระทรวงสาธารณสุขผ่านการประเมิน </w:t>
            </w:r>
            <w:r w:rsidRPr="00E86DA9">
              <w:rPr>
                <w:rFonts w:ascii="TH SarabunPSK" w:hAnsi="TH SarabunPSK" w:cs="TH SarabunPSK"/>
                <w:sz w:val="28"/>
              </w:rPr>
              <w:t>ITA</w:t>
            </w:r>
          </w:p>
        </w:tc>
        <w:tc>
          <w:tcPr>
            <w:tcW w:w="1739" w:type="dxa"/>
          </w:tcPr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วัดใต้</w:t>
            </w:r>
          </w:p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7" w:type="dxa"/>
          </w:tcPr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62-ก.ย. 63</w:t>
            </w:r>
          </w:p>
        </w:tc>
        <w:tc>
          <w:tcPr>
            <w:tcW w:w="1327" w:type="dxa"/>
          </w:tcPr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22,000</w:t>
            </w:r>
          </w:p>
        </w:tc>
        <w:tc>
          <w:tcPr>
            <w:tcW w:w="2024" w:type="dxa"/>
          </w:tcPr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วัดใต้</w:t>
            </w:r>
          </w:p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2CA" w:rsidRPr="00DE60C3" w:rsidTr="0095684B">
        <w:tc>
          <w:tcPr>
            <w:tcW w:w="4361" w:type="dxa"/>
          </w:tcPr>
          <w:p w:rsidR="005272CA" w:rsidRPr="00DE60C3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โครงการจัดการบริหารหน่วยแพทย์เคลื่อนที่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พอ.สว.จ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.อุบลราชธานี</w:t>
            </w:r>
          </w:p>
        </w:tc>
        <w:tc>
          <w:tcPr>
            <w:tcW w:w="1560" w:type="dxa"/>
          </w:tcPr>
          <w:p w:rsidR="005272CA" w:rsidRPr="00DE60C3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บุคคลทั่วไปจำนวน 500 คน</w:t>
            </w:r>
          </w:p>
        </w:tc>
        <w:tc>
          <w:tcPr>
            <w:tcW w:w="1327" w:type="dxa"/>
          </w:tcPr>
          <w:p w:rsidR="005272CA" w:rsidRPr="00DE60C3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 คน</w:t>
            </w:r>
          </w:p>
        </w:tc>
        <w:tc>
          <w:tcPr>
            <w:tcW w:w="1327" w:type="dxa"/>
          </w:tcPr>
          <w:p w:rsidR="005272CA" w:rsidRDefault="005272CA">
            <w:r w:rsidRPr="006C6908">
              <w:rPr>
                <w:rFonts w:ascii="TH SarabunPSK" w:hAnsi="TH SarabunPSK" w:cs="TH SarabunPSK"/>
                <w:sz w:val="28"/>
                <w:cs/>
              </w:rPr>
              <w:t xml:space="preserve">ร้อยละของหน่วยงานในสังกัดกระทรวงสาธารณสุขผ่านการประเมิน </w:t>
            </w:r>
            <w:r w:rsidRPr="006C6908">
              <w:rPr>
                <w:rFonts w:ascii="TH SarabunPSK" w:hAnsi="TH SarabunPSK" w:cs="TH SarabunPSK"/>
                <w:sz w:val="28"/>
              </w:rPr>
              <w:t>ITA</w:t>
            </w:r>
          </w:p>
        </w:tc>
        <w:tc>
          <w:tcPr>
            <w:tcW w:w="1739" w:type="dxa"/>
          </w:tcPr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กลุ่มการพยาบาล</w:t>
            </w:r>
          </w:p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7" w:type="dxa"/>
          </w:tcPr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62-ก.ย. 63</w:t>
            </w:r>
          </w:p>
        </w:tc>
        <w:tc>
          <w:tcPr>
            <w:tcW w:w="1327" w:type="dxa"/>
          </w:tcPr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550,000</w:t>
            </w:r>
          </w:p>
        </w:tc>
        <w:tc>
          <w:tcPr>
            <w:tcW w:w="2024" w:type="dxa"/>
          </w:tcPr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กลุ่มการพยาบาล</w:t>
            </w:r>
          </w:p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2CA" w:rsidRPr="00DE60C3" w:rsidTr="0095684B">
        <w:tc>
          <w:tcPr>
            <w:tcW w:w="4361" w:type="dxa"/>
          </w:tcPr>
          <w:p w:rsidR="005272CA" w:rsidRPr="00DE60C3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โครงการพัฒนาจริยธรรม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จรรยายบรรณ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วิชาชีพพยาบาล</w:t>
            </w:r>
          </w:p>
        </w:tc>
        <w:tc>
          <w:tcPr>
            <w:tcW w:w="1560" w:type="dxa"/>
          </w:tcPr>
          <w:p w:rsidR="005272CA" w:rsidRP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 จำนวน 100 คน</w:t>
            </w:r>
          </w:p>
        </w:tc>
        <w:tc>
          <w:tcPr>
            <w:tcW w:w="1327" w:type="dxa"/>
          </w:tcPr>
          <w:p w:rsidR="005272CA" w:rsidRPr="00DE60C3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 คน</w:t>
            </w:r>
          </w:p>
        </w:tc>
        <w:tc>
          <w:tcPr>
            <w:tcW w:w="1327" w:type="dxa"/>
          </w:tcPr>
          <w:p w:rsidR="005272CA" w:rsidRDefault="005272CA" w:rsidP="005272CA">
            <w:r w:rsidRPr="006C6908">
              <w:rPr>
                <w:rFonts w:ascii="TH SarabunPSK" w:hAnsi="TH SarabunPSK" w:cs="TH SarabunPSK"/>
                <w:sz w:val="28"/>
                <w:cs/>
              </w:rPr>
              <w:t xml:space="preserve">ร้อยละของหน่วยงานในสังกัดกระทรวงสาธารณสุขผ่านการประเมิน </w:t>
            </w:r>
            <w:r w:rsidRPr="006C6908">
              <w:rPr>
                <w:rFonts w:ascii="TH SarabunPSK" w:hAnsi="TH SarabunPSK" w:cs="TH SarabunPSK"/>
                <w:sz w:val="28"/>
              </w:rPr>
              <w:t>ITA</w:t>
            </w:r>
          </w:p>
        </w:tc>
        <w:tc>
          <w:tcPr>
            <w:tcW w:w="1739" w:type="dxa"/>
          </w:tcPr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กลุ่มการพยาบาล</w:t>
            </w:r>
          </w:p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7" w:type="dxa"/>
          </w:tcPr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62-ก.ย. 63</w:t>
            </w:r>
          </w:p>
        </w:tc>
        <w:tc>
          <w:tcPr>
            <w:tcW w:w="1327" w:type="dxa"/>
          </w:tcPr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91,600</w:t>
            </w:r>
          </w:p>
        </w:tc>
        <w:tc>
          <w:tcPr>
            <w:tcW w:w="2024" w:type="dxa"/>
          </w:tcPr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กลุ่มการพยาบาล</w:t>
            </w:r>
          </w:p>
          <w:p w:rsidR="005272CA" w:rsidRDefault="005272CA" w:rsidP="005272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87E7C" w:rsidRPr="00DE60C3" w:rsidRDefault="00C87E7C" w:rsidP="004E60DE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C87E7C" w:rsidRPr="00DE60C3" w:rsidSect="00A20852">
      <w:headerReference w:type="even" r:id="rId7"/>
      <w:headerReference w:type="default" r:id="rId8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6BC" w:rsidRDefault="008F56BC">
      <w:r>
        <w:separator/>
      </w:r>
    </w:p>
  </w:endnote>
  <w:endnote w:type="continuationSeparator" w:id="0">
    <w:p w:rsidR="008F56BC" w:rsidRDefault="008F5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6BC" w:rsidRDefault="008F56BC">
      <w:r>
        <w:separator/>
      </w:r>
    </w:p>
  </w:footnote>
  <w:footnote w:type="continuationSeparator" w:id="0">
    <w:p w:rsidR="008F56BC" w:rsidRDefault="008F5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B84631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1564F8">
      <w:rPr>
        <w:rStyle w:val="a6"/>
        <w:rFonts w:ascii="TH SarabunPSK" w:hAnsi="TH SarabunPSK" w:cs="TH SarabunPSK"/>
        <w:noProof/>
        <w:sz w:val="32"/>
        <w:szCs w:val="32"/>
        <w:cs/>
      </w:rPr>
      <w:t>๓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3B7"/>
    <w:rsid w:val="000009B3"/>
    <w:rsid w:val="00041424"/>
    <w:rsid w:val="0006583D"/>
    <w:rsid w:val="000D658D"/>
    <w:rsid w:val="00107DC9"/>
    <w:rsid w:val="001110A5"/>
    <w:rsid w:val="00135E02"/>
    <w:rsid w:val="00144D3A"/>
    <w:rsid w:val="00150596"/>
    <w:rsid w:val="001564F8"/>
    <w:rsid w:val="00193FB7"/>
    <w:rsid w:val="001F5E85"/>
    <w:rsid w:val="00234405"/>
    <w:rsid w:val="002747A4"/>
    <w:rsid w:val="002974C7"/>
    <w:rsid w:val="002C4129"/>
    <w:rsid w:val="002E1EB8"/>
    <w:rsid w:val="003126D7"/>
    <w:rsid w:val="00337BB7"/>
    <w:rsid w:val="00387B20"/>
    <w:rsid w:val="003B0B81"/>
    <w:rsid w:val="003B1134"/>
    <w:rsid w:val="003B69BB"/>
    <w:rsid w:val="00410248"/>
    <w:rsid w:val="004470AA"/>
    <w:rsid w:val="004B2D68"/>
    <w:rsid w:val="004B4D7E"/>
    <w:rsid w:val="004C53C8"/>
    <w:rsid w:val="004E60DE"/>
    <w:rsid w:val="004F6489"/>
    <w:rsid w:val="005272CA"/>
    <w:rsid w:val="00553594"/>
    <w:rsid w:val="005F4EE0"/>
    <w:rsid w:val="006255A5"/>
    <w:rsid w:val="006A4118"/>
    <w:rsid w:val="006B17F4"/>
    <w:rsid w:val="006D16F7"/>
    <w:rsid w:val="006D27E7"/>
    <w:rsid w:val="007319BA"/>
    <w:rsid w:val="00740093"/>
    <w:rsid w:val="007941B5"/>
    <w:rsid w:val="007D045D"/>
    <w:rsid w:val="007E049F"/>
    <w:rsid w:val="007E6E95"/>
    <w:rsid w:val="008535D9"/>
    <w:rsid w:val="0086677E"/>
    <w:rsid w:val="008720A2"/>
    <w:rsid w:val="008F56BC"/>
    <w:rsid w:val="00904C2B"/>
    <w:rsid w:val="00920AAA"/>
    <w:rsid w:val="00921E9F"/>
    <w:rsid w:val="00923102"/>
    <w:rsid w:val="00946E2C"/>
    <w:rsid w:val="00951D06"/>
    <w:rsid w:val="0095684B"/>
    <w:rsid w:val="00990D85"/>
    <w:rsid w:val="009C74E1"/>
    <w:rsid w:val="009D74D7"/>
    <w:rsid w:val="00A20852"/>
    <w:rsid w:val="00A23A5D"/>
    <w:rsid w:val="00A60D81"/>
    <w:rsid w:val="00A64D45"/>
    <w:rsid w:val="00A64DF4"/>
    <w:rsid w:val="00A97E58"/>
    <w:rsid w:val="00AB3BC8"/>
    <w:rsid w:val="00AD0725"/>
    <w:rsid w:val="00AD5A3A"/>
    <w:rsid w:val="00AE4267"/>
    <w:rsid w:val="00B02F5B"/>
    <w:rsid w:val="00B37D5C"/>
    <w:rsid w:val="00B52F78"/>
    <w:rsid w:val="00B80B01"/>
    <w:rsid w:val="00B84631"/>
    <w:rsid w:val="00B8566C"/>
    <w:rsid w:val="00B97A80"/>
    <w:rsid w:val="00BC047A"/>
    <w:rsid w:val="00BC63B7"/>
    <w:rsid w:val="00C13F57"/>
    <w:rsid w:val="00C45F4C"/>
    <w:rsid w:val="00C71B04"/>
    <w:rsid w:val="00C87E7C"/>
    <w:rsid w:val="00C94909"/>
    <w:rsid w:val="00CC5703"/>
    <w:rsid w:val="00D35165"/>
    <w:rsid w:val="00D518B7"/>
    <w:rsid w:val="00D6626B"/>
    <w:rsid w:val="00DB27F1"/>
    <w:rsid w:val="00DB741A"/>
    <w:rsid w:val="00DC778F"/>
    <w:rsid w:val="00DE60C3"/>
    <w:rsid w:val="00E341D5"/>
    <w:rsid w:val="00E537F1"/>
    <w:rsid w:val="00E86DA9"/>
    <w:rsid w:val="00EB0F1C"/>
    <w:rsid w:val="00EB6239"/>
    <w:rsid w:val="00EE0C32"/>
    <w:rsid w:val="00F116A9"/>
    <w:rsid w:val="00F23720"/>
    <w:rsid w:val="00F57925"/>
    <w:rsid w:val="00F834BF"/>
    <w:rsid w:val="00F9517D"/>
    <w:rsid w:val="00FB3EF2"/>
    <w:rsid w:val="00FB5412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0</TotalTime>
  <Pages>3</Pages>
  <Words>275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2017-12-21T07:24:00Z</cp:lastPrinted>
  <dcterms:created xsi:type="dcterms:W3CDTF">2019-12-11T07:17:00Z</dcterms:created>
  <dcterms:modified xsi:type="dcterms:W3CDTF">2019-12-17T03:33:00Z</dcterms:modified>
</cp:coreProperties>
</file>